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31" w:rsidRPr="00251F74" w:rsidRDefault="00A24F31" w:rsidP="00A24F31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p w:rsidR="00A24F31" w:rsidRPr="00251F74" w:rsidRDefault="00A24F3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24F31" w:rsidRPr="00251F74" w:rsidRDefault="00A24F3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24F31" w:rsidRPr="00251F74" w:rsidRDefault="00A24F3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24F31" w:rsidRPr="00251F74" w:rsidRDefault="00A24F3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D26D1" w:rsidRPr="00251F74" w:rsidRDefault="006D26D1" w:rsidP="00A24F31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251F74">
        <w:rPr>
          <w:rFonts w:ascii="TH SarabunPSK" w:hAnsi="TH SarabunPSK" w:cs="TH SarabunPSK"/>
          <w:b/>
          <w:bCs/>
          <w:sz w:val="72"/>
          <w:szCs w:val="72"/>
          <w:cs/>
        </w:rPr>
        <w:t>ส่วนที่ 3</w:t>
      </w:r>
    </w:p>
    <w:p w:rsidR="006D26D1" w:rsidRPr="00251F74" w:rsidRDefault="006D26D1" w:rsidP="00A24F3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D26D1" w:rsidRPr="00251F74" w:rsidRDefault="006D26D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51F74">
        <w:rPr>
          <w:rFonts w:ascii="TH SarabunPSK" w:hAnsi="TH SarabunPSK" w:cs="TH SarabunPSK"/>
          <w:b/>
          <w:bCs/>
          <w:sz w:val="72"/>
          <w:szCs w:val="72"/>
          <w:cs/>
        </w:rPr>
        <w:t>แนวทางการดำเนินกิจกรรม</w:t>
      </w:r>
    </w:p>
    <w:p w:rsidR="006D26D1" w:rsidRPr="00251F74" w:rsidRDefault="006D26D1" w:rsidP="00A24F31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251F74">
        <w:rPr>
          <w:rFonts w:ascii="TH SarabunPSK" w:hAnsi="TH SarabunPSK" w:cs="TH SarabunPSK"/>
          <w:b/>
          <w:bCs/>
          <w:sz w:val="72"/>
          <w:szCs w:val="72"/>
          <w:cs/>
        </w:rPr>
        <w:t>ตาม</w:t>
      </w:r>
      <w:r w:rsidR="00662527" w:rsidRPr="00251F74">
        <w:rPr>
          <w:rFonts w:ascii="TH SarabunPSK" w:hAnsi="TH SarabunPSK" w:cs="TH SarabunPSK"/>
          <w:b/>
          <w:bCs/>
          <w:sz w:val="72"/>
          <w:szCs w:val="72"/>
          <w:cs/>
        </w:rPr>
        <w:t>ยุทธศาสตร์กรมการพัฒนาชุมชน</w:t>
      </w:r>
    </w:p>
    <w:p w:rsidR="006D26D1" w:rsidRPr="00251F74" w:rsidRDefault="006D26D1" w:rsidP="00A24F31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51F74">
        <w:rPr>
          <w:rFonts w:ascii="TH SarabunPSK" w:hAnsi="TH SarabunPSK" w:cs="TH SarabunPSK"/>
          <w:b/>
          <w:bCs/>
          <w:sz w:val="72"/>
          <w:szCs w:val="72"/>
          <w:cs/>
        </w:rPr>
        <w:t xml:space="preserve">ประจำปีงบประมาณ พ.ศ. </w:t>
      </w:r>
      <w:r w:rsidRPr="00251F74">
        <w:rPr>
          <w:rFonts w:ascii="TH SarabunPSK" w:hAnsi="TH SarabunPSK" w:cs="TH SarabunPSK"/>
          <w:b/>
          <w:bCs/>
          <w:sz w:val="72"/>
          <w:szCs w:val="72"/>
        </w:rPr>
        <w:t>25</w:t>
      </w:r>
      <w:r w:rsidR="00D372DE" w:rsidRPr="00251F74">
        <w:rPr>
          <w:rFonts w:ascii="TH SarabunPSK" w:hAnsi="TH SarabunPSK" w:cs="TH SarabunPSK"/>
          <w:b/>
          <w:bCs/>
          <w:sz w:val="72"/>
          <w:szCs w:val="72"/>
        </w:rPr>
        <w:t>6</w:t>
      </w:r>
      <w:r w:rsidR="00961C8B" w:rsidRPr="00251F74">
        <w:rPr>
          <w:rFonts w:ascii="TH SarabunPSK" w:hAnsi="TH SarabunPSK" w:cs="TH SarabunPSK"/>
          <w:b/>
          <w:bCs/>
          <w:sz w:val="72"/>
          <w:szCs w:val="72"/>
        </w:rPr>
        <w:t>2</w:t>
      </w:r>
    </w:p>
    <w:p w:rsidR="009C155B" w:rsidRPr="00251F74" w:rsidRDefault="009C155B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9C155B" w:rsidRPr="00251F74" w:rsidRDefault="009C155B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24F31" w:rsidRPr="00251F74" w:rsidRDefault="00A24F31" w:rsidP="006D26D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C72328" w:rsidRDefault="00C72328" w:rsidP="00605A7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05A76" w:rsidRPr="00251F74" w:rsidRDefault="00605A76" w:rsidP="00605A76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bookmarkStart w:id="0" w:name="_GoBack"/>
      <w:bookmarkEnd w:id="0"/>
      <w:r w:rsidRPr="00251F74"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ส่วนที่ 3</w:t>
      </w:r>
    </w:p>
    <w:p w:rsidR="00605A76" w:rsidRPr="00251F74" w:rsidRDefault="00605A76" w:rsidP="00605A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1F74">
        <w:rPr>
          <w:rFonts w:ascii="TH SarabunPSK" w:hAnsi="TH SarabunPSK" w:cs="TH SarabunPSK" w:hint="cs"/>
          <w:b/>
          <w:bCs/>
          <w:sz w:val="44"/>
          <w:szCs w:val="44"/>
          <w:cs/>
        </w:rPr>
        <w:t>การดำเนินกิจกรรมตามยุทธ</w:t>
      </w:r>
      <w:r w:rsidR="00961C8B" w:rsidRPr="00251F74">
        <w:rPr>
          <w:rFonts w:ascii="TH SarabunPSK" w:hAnsi="TH SarabunPSK" w:cs="TH SarabunPSK" w:hint="cs"/>
          <w:b/>
          <w:bCs/>
          <w:sz w:val="44"/>
          <w:szCs w:val="44"/>
          <w:cs/>
        </w:rPr>
        <w:t>ศาสตร์กรมการพัฒนาชุมชน พ.ศ. 2562</w:t>
      </w:r>
    </w:p>
    <w:p w:rsidR="00605A76" w:rsidRPr="00251F74" w:rsidRDefault="00605A76" w:rsidP="00605A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1F74">
        <w:rPr>
          <w:rFonts w:ascii="TH SarabunPSK" w:hAnsi="TH SarabunPSK" w:cs="TH SarabunPSK" w:hint="cs"/>
          <w:b/>
          <w:bCs/>
          <w:sz w:val="36"/>
          <w:szCs w:val="36"/>
          <w:cs/>
        </w:rPr>
        <w:t>*****************</w:t>
      </w:r>
    </w:p>
    <w:p w:rsidR="00605A76" w:rsidRPr="00251F74" w:rsidRDefault="00605A76" w:rsidP="00605A7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กรมการพัฒนาชุมชน ได้รับจัดสรรงบประมาณตามพระราชบัญญัติงบประมาณรายจ่ายประจำปี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งบประมาณ พ.ศ. 256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จำนวน 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>,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932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>,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726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>,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 xml:space="preserve">00 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บาท </w:t>
      </w: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ภายใต้ </w:t>
      </w:r>
      <w:r w:rsidR="00961C8B"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3 ยุทธศาสตร์ คือ 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1. ยุทธศาสตร์ด้านความมั่นคง</w:t>
      </w:r>
      <w:r w:rsidR="00961C8B" w:rsidRPr="00251F74">
        <w:rPr>
          <w:rFonts w:ascii="TH SarabunPSK" w:hAnsi="TH SarabunPSK" w:cs="TH SarabunPSK" w:hint="cs"/>
          <w:sz w:val="32"/>
          <w:szCs w:val="32"/>
          <w:cs/>
        </w:rPr>
        <w:t xml:space="preserve"> ได้แก่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แผนงานบูรณาการป้องกัน ปราบปราม และบำบัดรักษาผู้ติดยาเสพติด </w:t>
      </w:r>
      <w:r w:rsidR="00961C8B" w:rsidRPr="00251F74">
        <w:rPr>
          <w:rFonts w:ascii="TH SarabunPSK" w:hAnsi="TH SarabunPSK" w:cs="TH SarabunPSK" w:hint="cs"/>
          <w:sz w:val="32"/>
          <w:szCs w:val="32"/>
          <w:cs/>
        </w:rPr>
        <w:t>2. ยุทธศาสตร์ด้านการสร้าง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ความความสามารถในการแข่งขันของประเทศ ได้แก่ </w:t>
      </w:r>
      <w:r w:rsidR="00961C8B"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แผนงานบูรณาการพัฒนาพื้นที่ระดับภาค (ด้านการสร้าง</w:t>
      </w:r>
      <w:r w:rsid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1C8B"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ความสามารถในการแข่งขันของประเทศ) </w:t>
      </w:r>
      <w:r w:rsidR="00961C8B"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. ยุทธศาสตร์ด้านการแก้ไขปัญหาความยากจน ลดความเหลื่อมล้ำ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และสร้างการเติบโตจากภายใน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1C8B" w:rsidRPr="00251F74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1)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ยุทธศาสตร์สร้างความมั่นคงและลดความเหลื่อมล้ำทางด้านเศรษฐกิจและสังคม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C8B"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2) แผนงานบูรณาการพัฒนาพื้นที่ระดับภาค</w:t>
      </w:r>
      <w:r w:rsid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(ด้านการแก้ไขปัญหา</w:t>
      </w:r>
      <w:r w:rsid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ความยากจน ลดความเหลื่อมล้ำ และสร้างการเติบโตจากภายใน) 3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แผนงานพื้นฐานด้านการแก้ไขปัญหาความยากจน ลดความเหลื่อมล้ำ และสร้างการเติบโตจากภายใน และ </w:t>
      </w:r>
      <w:r w:rsidR="00961C8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) แผนงานบุคลากรภาครัฐ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เพื่อเสริมสร้างให้เศรษฐกิจชุมชนมีความเข้มแข็ง ประชาชนมีความสุข และมีรายได้เพิ่มขึ้น โดยน้อมนำหลักปรัชญาของเศรษฐกิจพอเพียงมาใช้ในการพัฒนาชุมชน ซึ่งมีกิจกรรมตามผลผลิต/โครงการตามโครงสร้างแผนงานตามยุทธศาสตร์การจัดการงบประมาณ</w:t>
      </w:r>
      <w:r w:rsidR="00961C8B" w:rsidRPr="00251F74">
        <w:rPr>
          <w:rFonts w:ascii="TH SarabunPSK" w:hAnsi="TH SarabunPSK" w:cs="TH SarabunPSK" w:hint="cs"/>
          <w:sz w:val="32"/>
          <w:szCs w:val="32"/>
          <w:cs/>
        </w:rPr>
        <w:t>รายจ่ายประจำปีงบประมาณ พ.ศ. 2562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ดังนี้  </w:t>
      </w:r>
    </w:p>
    <w:p w:rsidR="00605A76" w:rsidRPr="00251F74" w:rsidRDefault="00605A76" w:rsidP="00605A7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ยุทธศาสตร์ด้านการแก้ไขปัญหาความยากจน ลดความเหลื่อมล้ำ และสร้างการเติบโตจากภายใน</w:t>
      </w:r>
    </w:p>
    <w:p w:rsidR="00605A76" w:rsidRPr="00251F74" w:rsidRDefault="00605A76" w:rsidP="002C37AF">
      <w:pPr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แผนงานพื้นฐานด้านการแก้ไขปัญหาความยากจน ลดความเหลื่อมล้ำ และสร้างการเติบโตจากภายใน </w:t>
      </w:r>
    </w:p>
    <w:p w:rsidR="002B5F61" w:rsidRPr="00251F74" w:rsidRDefault="002B5F61" w:rsidP="002B5F6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แผนงานรองด้านการสร้างความมั่นคงและลดความเหลื่อมล้ำทางด้านเศรษฐกิจและสังคม</w:t>
      </w:r>
    </w:p>
    <w:p w:rsidR="00605A76" w:rsidRPr="00251F74" w:rsidRDefault="00605A76" w:rsidP="002C37AF">
      <w:pPr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เสริมสร้างขีดความสามารถของชุมชนในการบริหารจัดการข้อมูลเพื่อการพัฒนาชุมชน</w:t>
      </w:r>
    </w:p>
    <w:p w:rsidR="00605A76" w:rsidRPr="00251F74" w:rsidRDefault="00605A76" w:rsidP="002C37AF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กิจกรรมหลัก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C9414B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การจัดเก็บและใช้ประโยชน์ข้อมูลเพื่อการพัฒนาชุมชน</w:t>
      </w:r>
    </w:p>
    <w:p w:rsidR="00605A76" w:rsidRPr="00251F74" w:rsidRDefault="00605A76" w:rsidP="002C37AF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กิจกรรมย่อยที่ 1 การจัดเก็บและใช้ประโยชน์ข้อมูลเพื่อการพัฒนาชุมชน</w:t>
      </w:r>
    </w:p>
    <w:p w:rsidR="00605A76" w:rsidRPr="00251F74" w:rsidRDefault="00605A76" w:rsidP="00605A76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1. การบริหารการจัดเก็บและใช้ประโยชน์ข้อมูลความจำเป็นพื้นฐาน (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8C58F3" w:rsidRPr="00251F74" w:rsidRDefault="00605A76" w:rsidP="00605A76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="008C58F3" w:rsidRPr="00251F74">
        <w:rPr>
          <w:rFonts w:ascii="TH SarabunPSK" w:hAnsi="TH SarabunPSK" w:cs="TH SarabunPSK" w:hint="cs"/>
          <w:sz w:val="32"/>
          <w:szCs w:val="32"/>
          <w:cs/>
        </w:rPr>
        <w:t xml:space="preserve">การเพิ่มประสิทธิภาพการบริหารการจัดเก็บและใช้ประโยชน์ข้อมูลเพื่อการพัฒนาชุมชน </w:t>
      </w:r>
    </w:p>
    <w:p w:rsidR="00605A76" w:rsidRPr="00251F74" w:rsidRDefault="008C58F3" w:rsidP="00605A76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 ประจำปี 2562</w:t>
      </w:r>
    </w:p>
    <w:p w:rsidR="00272A75" w:rsidRPr="00251F74" w:rsidRDefault="00605A76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pacing w:val="-6"/>
          <w:sz w:val="32"/>
          <w:szCs w:val="32"/>
          <w:cs/>
        </w:rPr>
        <w:t>1.1.1 ประชุมคณะทำงานบริหารการจัดเก็บข้อมูล</w:t>
      </w:r>
      <w:r w:rsidR="008C58F3" w:rsidRPr="00251F74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เพื่อการพัฒนาชุมชน</w:t>
      </w:r>
      <w:r w:rsidRPr="00251F7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ระดับจังหวัด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1.1.2 ประชุมเชิงปฏิบัติการเจ้าหน้าที่ผู้รับผิดชอบการจัดเก็บข้อมูล</w:t>
      </w:r>
      <w:r w:rsidR="00272A75" w:rsidRPr="00251F74">
        <w:rPr>
          <w:rFonts w:ascii="TH SarabunPSK" w:hAnsi="TH SarabunPSK" w:cs="TH SarabunPSK" w:hint="cs"/>
          <w:sz w:val="32"/>
          <w:szCs w:val="32"/>
          <w:cs/>
        </w:rPr>
        <w:t>เพื่อการพัฒนาชุมชน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05A76" w:rsidRPr="00251F74" w:rsidRDefault="00272A75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605A76" w:rsidRPr="00251F74">
        <w:rPr>
          <w:rFonts w:ascii="TH SarabunPSK" w:hAnsi="TH SarabunPSK" w:cs="TH SarabunPSK" w:hint="cs"/>
          <w:sz w:val="32"/>
          <w:szCs w:val="32"/>
          <w:cs/>
        </w:rPr>
        <w:t>ระดับอำเภอ</w:t>
      </w:r>
    </w:p>
    <w:p w:rsidR="00605A76" w:rsidRPr="00251F74" w:rsidRDefault="00605A76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1.2 การ</w:t>
      </w:r>
      <w:r w:rsidR="00272A75" w:rsidRPr="00251F74">
        <w:rPr>
          <w:rFonts w:ascii="TH SarabunPSK" w:hAnsi="TH SarabunPSK" w:cs="TH SarabunPSK" w:hint="cs"/>
          <w:sz w:val="32"/>
          <w:szCs w:val="32"/>
          <w:cs/>
        </w:rPr>
        <w:t>เตรียมความพร้อมการ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.)</w:t>
      </w:r>
      <w:r w:rsidR="00272A75" w:rsidRPr="00251F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2A75" w:rsidRPr="00251F74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272A75" w:rsidRPr="00251F74">
        <w:rPr>
          <w:rFonts w:ascii="TH SarabunPSK" w:hAnsi="TH SarabunPSK" w:cs="TH SarabunPSK"/>
          <w:sz w:val="32"/>
          <w:szCs w:val="32"/>
        </w:rPr>
        <w:t xml:space="preserve"> 2562</w:t>
      </w:r>
    </w:p>
    <w:p w:rsidR="007B7161" w:rsidRPr="00251F74" w:rsidRDefault="00605A76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1.2.1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 xml:space="preserve">ประชุมเชิงปฏิบัติการผู้จัดเก็บข้อมูล 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 ประจำปี 2562</w:t>
      </w:r>
    </w:p>
    <w:p w:rsidR="007B7161" w:rsidRPr="00251F74" w:rsidRDefault="00605A76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1.2.2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ฝึกอบรมผู้บันทึกข้อมูล ประจำปี 2562 เรื่องการใช้โปรแกรมบันทึกและประมวลผล</w:t>
      </w:r>
    </w:p>
    <w:p w:rsidR="007B7161" w:rsidRPr="00251F74" w:rsidRDefault="007B7161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7B7161" w:rsidRPr="00251F74" w:rsidRDefault="00605A76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1.3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การจัดเก็บข้อมูลความจำเป็นพื้นฐาน (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7B7161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1.3.1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ค่าจัดเก็บข้อมูลความจำเป็นพื้นฐาน (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7B7161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1.3.2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ค่าบันทึกและประมวลผลข้อมูลความจำเป็นพื้นฐาน (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 xml:space="preserve">.) </w:t>
      </w:r>
    </w:p>
    <w:p w:rsidR="007B7161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1.4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การตรวจสอบคุณภาพการจัดเก็บข้อมูลความจำเป็นพื้นฐาน (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7B7161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1.4.1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 xml:space="preserve">ตรวจสอบคุณภาพการจัดเก็บข้อมูล 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 ระดับอำเภอ</w:t>
      </w:r>
    </w:p>
    <w:p w:rsidR="007B7161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</w:rPr>
        <w:tab/>
      </w:r>
      <w:r w:rsidRPr="00251F74">
        <w:rPr>
          <w:rFonts w:ascii="TH SarabunPSK" w:hAnsi="TH SarabunPSK" w:cs="TH SarabunPSK"/>
          <w:sz w:val="32"/>
          <w:szCs w:val="32"/>
        </w:rPr>
        <w:tab/>
        <w:t>1</w:t>
      </w:r>
      <w:r w:rsidRPr="00251F74">
        <w:rPr>
          <w:rFonts w:ascii="TH SarabunPSK" w:hAnsi="TH SarabunPSK" w:cs="TH SarabunPSK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sz w:val="32"/>
          <w:szCs w:val="32"/>
        </w:rPr>
        <w:t>4</w:t>
      </w:r>
      <w:r w:rsidRPr="00251F74">
        <w:rPr>
          <w:rFonts w:ascii="TH SarabunPSK" w:hAnsi="TH SarabunPSK" w:cs="TH SarabunPSK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sz w:val="32"/>
          <w:szCs w:val="32"/>
        </w:rPr>
        <w:t xml:space="preserve">2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 xml:space="preserve">ตรวจสอบคุณภาพการจัดเก็บข้อมูล </w:t>
      </w:r>
      <w:proofErr w:type="spellStart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. ระดับจังหวัด</w:t>
      </w:r>
    </w:p>
    <w:p w:rsidR="007B7161" w:rsidRPr="00251F74" w:rsidRDefault="007B7161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1.5 การเผยแพร่และส่งเสริมการใช้ประโยชน์จากข้อมูลความจำเป็นพื้นฐาน (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7B7161" w:rsidRPr="00251F74" w:rsidRDefault="007B7161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1.5.1 รณรงค์และเชิญชวนการจัดเก็บข้อมูล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 ระดับจังหวัด</w:t>
      </w:r>
    </w:p>
    <w:p w:rsidR="007B7161" w:rsidRPr="00251F74" w:rsidRDefault="007B7161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1.5.2 ส่งเสริมการใช้ประโยชน์และรับรองคุณภาพข้อมูล </w:t>
      </w:r>
      <w:proofErr w:type="spellStart"/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>. ระดับองค์กรปกครองส่วนท้องถิ่น</w:t>
      </w:r>
    </w:p>
    <w:p w:rsidR="00605A76" w:rsidRPr="00251F74" w:rsidRDefault="00605A76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1.5.</w:t>
      </w:r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>3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ส่งเสริมการใช้ประโยชน์และรับรองคุณภาพข้อมูลเพื่อการพัฒนาชุมชน ระดับอำเภอ</w:t>
      </w:r>
    </w:p>
    <w:p w:rsidR="00134744" w:rsidRPr="00251F74" w:rsidRDefault="007B7161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1.5.</w:t>
      </w:r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>4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ส่งเสริมการใช้ประโยชน์</w:t>
      </w:r>
      <w:r w:rsidR="00134744" w:rsidRPr="00251F74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>เพื่อการพัฒนาคุณภาพชีวิตของประชาชน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B7161" w:rsidRPr="00251F74" w:rsidRDefault="00134744" w:rsidP="007B7161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7B7161" w:rsidRPr="00251F74">
        <w:rPr>
          <w:rFonts w:ascii="TH SarabunPSK" w:hAnsi="TH SarabunPSK" w:cs="TH SarabunPSK" w:hint="cs"/>
          <w:sz w:val="32"/>
          <w:szCs w:val="32"/>
          <w:cs/>
        </w:rPr>
        <w:t>ระดับจังหวัด</w:t>
      </w:r>
    </w:p>
    <w:p w:rsidR="00290C94" w:rsidRPr="00251F74" w:rsidRDefault="00290C9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605A76" w:rsidRPr="00251F74">
        <w:rPr>
          <w:rFonts w:ascii="TH SarabunPSK" w:hAnsi="TH SarabunPSK" w:cs="TH SarabunPSK" w:hint="cs"/>
          <w:sz w:val="32"/>
          <w:szCs w:val="32"/>
          <w:cs/>
        </w:rPr>
        <w:t>2. การ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บริหารการจัดเก็บและใช้ประโยชน์ข้อมูลพื้นฐานระดับหมู่บ้าน (กชช. 2ค)</w:t>
      </w:r>
    </w:p>
    <w:p w:rsidR="00605A76" w:rsidRPr="00251F74" w:rsidRDefault="00290C9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2078AD" w:rsidRPr="00251F74">
        <w:rPr>
          <w:rFonts w:ascii="TH SarabunPSK" w:hAnsi="TH SarabunPSK" w:cs="TH SarabunPSK" w:hint="cs"/>
          <w:sz w:val="32"/>
          <w:szCs w:val="32"/>
          <w:cs/>
        </w:rPr>
        <w:t xml:space="preserve">2.1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ค่าบันทึกและประมวลผลข้อมูลพื้นฐานระดับหมู่บ้าน (กชช. 2ค)</w:t>
      </w:r>
    </w:p>
    <w:p w:rsidR="00290C94" w:rsidRPr="00251F74" w:rsidRDefault="00290C94" w:rsidP="00605A76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2.2 ตรวจสอบคุณภาพการจัดเก็บข้อมูลพื้นฐานระดับหมู่บ้าน (กชช. 2ค)</w:t>
      </w:r>
    </w:p>
    <w:p w:rsidR="00B01B84" w:rsidRPr="00251F74" w:rsidRDefault="00290C9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475BB3" w:rsidRPr="00251F74">
        <w:rPr>
          <w:rFonts w:ascii="TH SarabunPSK" w:hAnsi="TH SarabunPSK" w:cs="TH SarabunPSK" w:hint="cs"/>
          <w:sz w:val="32"/>
          <w:szCs w:val="32"/>
          <w:cs/>
        </w:rPr>
        <w:t>3. การบริหารจัดการ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จัดเก็บข้อมูล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 ด้วยเครื่องมืออิเล็กทรอนิกส์ ในจังหวัดนำร่อง</w:t>
      </w:r>
      <w:r w:rsidR="00A80D41"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90C94" w:rsidRPr="00251F74" w:rsidRDefault="00B01B8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A80D41" w:rsidRPr="00251F74">
        <w:rPr>
          <w:rFonts w:ascii="TH SarabunPSK" w:hAnsi="TH SarabunPSK" w:cs="TH SarabunPSK" w:hint="cs"/>
          <w:sz w:val="32"/>
          <w:szCs w:val="32"/>
          <w:cs/>
        </w:rPr>
        <w:t>(จังหวัดประจวบคีรีขันธ์)</w:t>
      </w:r>
    </w:p>
    <w:p w:rsidR="00475BB3" w:rsidRPr="00251F74" w:rsidRDefault="00475BB3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ab/>
        <w:t xml:space="preserve">3.1 </w:t>
      </w:r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 xml:space="preserve">ฝึกอบรมผู้จัดเก็บข้อมูล </w:t>
      </w:r>
      <w:proofErr w:type="spellStart"/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290C94" w:rsidRPr="00251F74">
        <w:rPr>
          <w:rFonts w:ascii="TH SarabunPSK" w:hAnsi="TH SarabunPSK" w:cs="TH SarabunPSK" w:hint="cs"/>
          <w:sz w:val="32"/>
          <w:szCs w:val="32"/>
          <w:cs/>
        </w:rPr>
        <w:t>. ด้วยเครื่องมืออิเล็กทรอนิกส์</w:t>
      </w:r>
    </w:p>
    <w:p w:rsidR="00C9414B" w:rsidRPr="00251F74" w:rsidRDefault="00290C94" w:rsidP="00290C94">
      <w:pPr>
        <w:tabs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C9414B" w:rsidRPr="00251F74">
        <w:rPr>
          <w:rFonts w:ascii="TH SarabunPSK" w:hAnsi="TH SarabunPSK" w:cs="TH SarabunPSK" w:hint="cs"/>
          <w:sz w:val="32"/>
          <w:szCs w:val="32"/>
          <w:cs/>
        </w:rPr>
        <w:t xml:space="preserve">3.2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ค่าจัดเก็บข้อมูล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 ด้วยเครื่องมืออิเล็กทรอนิกส์</w:t>
      </w:r>
    </w:p>
    <w:p w:rsidR="00290C94" w:rsidRPr="00251F74" w:rsidRDefault="00290C9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4. กา</w:t>
      </w:r>
      <w:r w:rsidR="00134744" w:rsidRPr="00251F74">
        <w:rPr>
          <w:rFonts w:ascii="TH SarabunPSK" w:hAnsi="TH SarabunPSK" w:cs="TH SarabunPSK" w:hint="cs"/>
          <w:sz w:val="32"/>
          <w:szCs w:val="32"/>
          <w:cs/>
        </w:rPr>
        <w:t>รบูรณาการชี้เป้าลดความเหลื่อมล้ำ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ด้วยเทคโนโลยี</w:t>
      </w:r>
    </w:p>
    <w:p w:rsidR="00CA3CF4" w:rsidRPr="00251F74" w:rsidRDefault="00290C9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="00001556" w:rsidRPr="00251F7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ประชุมเชิงปฏิบัติการจัดทำแผนลดความเหลื่อมล้ำแบบบูรณาการ ระดับจังหวัด</w:t>
      </w:r>
      <w:r w:rsidR="00A80D41" w:rsidRPr="00251F7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A3CF4" w:rsidRPr="00251F74" w:rsidRDefault="00CA3CF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B954D7" w:rsidRPr="00251F74">
        <w:rPr>
          <w:rFonts w:ascii="TH SarabunPSK" w:hAnsi="TH SarabunPSK" w:cs="TH SarabunPSK"/>
          <w:sz w:val="32"/>
          <w:szCs w:val="32"/>
          <w:cs/>
        </w:rPr>
        <w:t xml:space="preserve">(จังหวัดปัตตานี </w:t>
      </w:r>
      <w:r w:rsidR="00B954D7" w:rsidRPr="00251F74">
        <w:rPr>
          <w:rFonts w:ascii="TH SarabunPSK" w:hAnsi="TH SarabunPSK" w:cs="TH SarabunPSK" w:hint="cs"/>
          <w:sz w:val="32"/>
          <w:szCs w:val="32"/>
          <w:cs/>
        </w:rPr>
        <w:t xml:space="preserve">แม่ฮ่องสอน อ่างทอง นครศรีธรรมราช น่าน อุทัยธานี พิษณุโลก สุโขทัย </w:t>
      </w:r>
    </w:p>
    <w:p w:rsidR="00290C94" w:rsidRPr="00251F74" w:rsidRDefault="00CA3CF4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B954D7" w:rsidRPr="00251F74">
        <w:rPr>
          <w:rFonts w:ascii="TH SarabunPSK" w:hAnsi="TH SarabunPSK" w:cs="TH SarabunPSK" w:hint="cs"/>
          <w:sz w:val="32"/>
          <w:szCs w:val="32"/>
          <w:cs/>
        </w:rPr>
        <w:t>ตาก และชัยนาท)</w:t>
      </w:r>
    </w:p>
    <w:p w:rsidR="00001556" w:rsidRPr="00251F74" w:rsidRDefault="00001556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5. การเสริมสร้างประสิทธิภาพระบบรักษาความมั่นคงปลอดภัยสารสนเทศกรมการพัฒนาชุมชน</w:t>
      </w:r>
    </w:p>
    <w:p w:rsidR="00001556" w:rsidRPr="00251F74" w:rsidRDefault="00001556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- จัดทำแผนกา</w:t>
      </w:r>
      <w:r w:rsidR="00A03CAB" w:rsidRPr="00251F74">
        <w:rPr>
          <w:rFonts w:ascii="TH SarabunPSK" w:hAnsi="TH SarabunPSK" w:cs="TH SarabunPSK" w:hint="cs"/>
          <w:sz w:val="32"/>
          <w:szCs w:val="32"/>
          <w:cs/>
        </w:rPr>
        <w:t>ร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รักษาความมั่นคงปลอดภัยด้านสารสนเทศ</w:t>
      </w:r>
      <w:r w:rsidR="00A03CAB" w:rsidRPr="00251F74">
        <w:rPr>
          <w:rFonts w:ascii="TH SarabunPSK" w:hAnsi="TH SarabunPSK" w:cs="TH SarabunPSK" w:hint="cs"/>
          <w:sz w:val="32"/>
          <w:szCs w:val="32"/>
          <w:cs/>
        </w:rPr>
        <w:t xml:space="preserve"> ระดับจังหวัด ประจำปี 2562</w:t>
      </w:r>
    </w:p>
    <w:p w:rsidR="00A03CAB" w:rsidRPr="00251F74" w:rsidRDefault="00A03CAB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6. การบริหารจัดการสารสนเทศชุมชนเพื่อการพัฒนาเศรษฐกิจชุมชน และคุณภาพชีวิต</w:t>
      </w:r>
    </w:p>
    <w:p w:rsidR="00A03CAB" w:rsidRPr="00251F74" w:rsidRDefault="00A03CAB" w:rsidP="00290C94">
      <w:pPr>
        <w:tabs>
          <w:tab w:val="left" w:pos="851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 w:hint="cs"/>
          <w:sz w:val="32"/>
          <w:szCs w:val="32"/>
          <w:cs/>
        </w:rPr>
        <w:t>- ป</w:t>
      </w:r>
      <w:r w:rsidR="0036174C">
        <w:rPr>
          <w:rFonts w:ascii="TH SarabunPSK" w:hAnsi="TH SarabunPSK" w:cs="TH SarabunPSK" w:hint="cs"/>
          <w:sz w:val="32"/>
          <w:szCs w:val="32"/>
          <w:cs/>
        </w:rPr>
        <w:t>ระชุมเชิงปฏิบัติการการจัดทำฐานข้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อมูลสารสนเทศระดับจังหวัด</w:t>
      </w:r>
    </w:p>
    <w:p w:rsidR="009C155B" w:rsidRPr="00251F74" w:rsidRDefault="009C155B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:rsidR="009C155B" w:rsidRPr="00251F74" w:rsidRDefault="009C155B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:rsidR="009C155B" w:rsidRPr="002B043B" w:rsidRDefault="009C155B" w:rsidP="00D458ED">
      <w:pPr>
        <w:spacing w:before="120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:rsidR="00F96BED" w:rsidRPr="00251F74" w:rsidRDefault="00605A76" w:rsidP="00CA3CF4">
      <w:pPr>
        <w:pStyle w:val="ListParagraph"/>
        <w:spacing w:before="60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F96BED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แผนงานพื้นฐานด้านการแก้ไขปัญหาความยากจน ลดความเหลื่อมล้ำ และสร้างการเติบโตจากภายใน</w:t>
      </w:r>
    </w:p>
    <w:p w:rsidR="002B5F61" w:rsidRPr="00251F74" w:rsidRDefault="002B5F61" w:rsidP="002B5F6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แผนงานรองด้านการสร้างความมั่นคงและลดความเหลื่อมล้ำทางด้านเศรษฐกิจและสังคม</w:t>
      </w:r>
    </w:p>
    <w:p w:rsidR="00F96BED" w:rsidRPr="00251F74" w:rsidRDefault="00F96BED" w:rsidP="00CA3CF4">
      <w:pPr>
        <w:pStyle w:val="ListParagraph"/>
        <w:spacing w:before="60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: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เสริมสร้างขีดความสามารถในการบริหารจัดการข้อมูลเพื่อการพัฒนาชุมชน</w:t>
      </w:r>
    </w:p>
    <w:p w:rsidR="00F96BED" w:rsidRPr="00251F74" w:rsidRDefault="00F96BED" w:rsidP="00CA3CF4">
      <w:pPr>
        <w:pStyle w:val="ListParagraph"/>
        <w:spacing w:before="60" w:line="276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 xml:space="preserve"> :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บริหารการจัดเก็บและใช้ประโยชน์ข้อมูลเพื่อการพัฒนาชุมชน</w:t>
      </w:r>
    </w:p>
    <w:p w:rsidR="00F96BED" w:rsidRPr="00251F74" w:rsidRDefault="00F96BED" w:rsidP="00CA3CF4">
      <w:pPr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1. การบริหารการจัดเก็บและใช้ประโยชน์ข้อมูลความจำเป็นพื้นฐาน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1.1 การ</w:t>
      </w:r>
      <w:r w:rsidRPr="00251F74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เ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พิ่มประสิทธิภาพการบริหารการจัดเก็บและใช้ประโยชน์ข้อมูลเพื่อการพัฒนาชุมชน ประจำปี 2562</w:t>
      </w: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ประชุมคณะทำงานบริหารการจัดเก็บข้อมูลเพื่อการพัฒนาชุมชน ระดับจังหวัด</w:t>
      </w:r>
    </w:p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ครั้งที่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ประชุมคณะทำงานบริหารการจัดเก็บข้อมูลเพื่อการพัฒนาชุมชน ระดับจังหวัด        เพื่อเตรียมความพร้อมการบริหารการจัดเก็บข้อมูล</w:t>
      </w:r>
      <w:r w:rsidR="00EB615A"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เพื่อการพัฒนาชุมชน</w:t>
      </w: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ประจำปี 2562</w:t>
      </w:r>
    </w:p>
    <w:p w:rsidR="00F96BED" w:rsidRPr="00251F74" w:rsidRDefault="00F96BED" w:rsidP="00F96BED">
      <w:pPr>
        <w:pStyle w:val="Heading2"/>
        <w:spacing w:before="120"/>
        <w:rPr>
          <w:rFonts w:ascii="TH SarabunPSK" w:hAnsi="TH SarabunPSK" w:cs="TH SarabunPSK"/>
        </w:rPr>
      </w:pPr>
      <w:r w:rsidRPr="00251F74">
        <w:rPr>
          <w:rFonts w:ascii="TH SarabunPSK" w:hAnsi="TH SarabunPSK" w:cs="TH SarabunPSK"/>
          <w:cs/>
        </w:rPr>
        <w:t>วัตถุประสงค์</w:t>
      </w:r>
    </w:p>
    <w:p w:rsidR="00F96BED" w:rsidRPr="00251F74" w:rsidRDefault="00F96BED" w:rsidP="00F96BED">
      <w:pPr>
        <w:pStyle w:val="Heading2"/>
        <w:ind w:firstLine="709"/>
        <w:rPr>
          <w:rFonts w:ascii="TH SarabunPSK" w:hAnsi="TH SarabunPSK" w:cs="TH SarabunPSK"/>
          <w:b w:val="0"/>
          <w:bCs w:val="0"/>
        </w:rPr>
      </w:pPr>
      <w:r w:rsidRPr="00251F74">
        <w:rPr>
          <w:rFonts w:ascii="TH SarabunPSK" w:hAnsi="TH SarabunPSK" w:cs="TH SarabunPSK"/>
          <w:b w:val="0"/>
          <w:bCs w:val="0"/>
          <w:cs/>
        </w:rPr>
        <w:t>เพื่อ</w:t>
      </w:r>
      <w:r w:rsidRPr="00251F74">
        <w:rPr>
          <w:rFonts w:ascii="TH SarabunPSK" w:hAnsi="TH SarabunPSK" w:cs="TH SarabunPSK" w:hint="cs"/>
          <w:b w:val="0"/>
          <w:bCs w:val="0"/>
          <w:cs/>
          <w:lang w:val="en-US"/>
        </w:rPr>
        <w:t>เตรียมความพร้อมและ</w:t>
      </w:r>
      <w:r w:rsidRPr="00251F74">
        <w:rPr>
          <w:rFonts w:ascii="TH SarabunPSK" w:hAnsi="TH SarabunPSK" w:cs="TH SarabunPSK"/>
          <w:b w:val="0"/>
          <w:bCs w:val="0"/>
          <w:cs/>
        </w:rPr>
        <w:t>ประสานความร่วมมือหน่วยงานที่เกี่ยวข้องในการบริหารการจัดเก็บข้อมูล</w:t>
      </w:r>
      <w:r w:rsidRPr="00251F74">
        <w:rPr>
          <w:rFonts w:ascii="TH SarabunPSK" w:hAnsi="TH SarabunPSK" w:cs="TH SarabunPSK" w:hint="cs"/>
          <w:b w:val="0"/>
          <w:bCs w:val="0"/>
          <w:cs/>
        </w:rPr>
        <w:t xml:space="preserve">เพื่อการพัฒนาชุมชน </w:t>
      </w:r>
      <w:r w:rsidRPr="00251F74">
        <w:rPr>
          <w:rFonts w:ascii="TH SarabunPSK" w:hAnsi="TH SarabunPSK" w:cs="TH SarabunPSK"/>
          <w:b w:val="0"/>
          <w:bCs w:val="0"/>
          <w:spacing w:val="-4"/>
          <w:cs/>
        </w:rPr>
        <w:t xml:space="preserve">(ข้อมูล </w:t>
      </w:r>
      <w:proofErr w:type="spellStart"/>
      <w:r w:rsidRPr="00251F74">
        <w:rPr>
          <w:rFonts w:ascii="TH SarabunPSK" w:hAnsi="TH SarabunPSK" w:cs="TH SarabunPSK"/>
          <w:b w:val="0"/>
          <w:bCs w:val="0"/>
          <w:spacing w:val="-4"/>
          <w:cs/>
        </w:rPr>
        <w:t>จปฐ</w:t>
      </w:r>
      <w:proofErr w:type="spellEnd"/>
      <w:r w:rsidRPr="00251F74">
        <w:rPr>
          <w:rFonts w:ascii="TH SarabunPSK" w:hAnsi="TH SarabunPSK" w:cs="TH SarabunPSK"/>
          <w:b w:val="0"/>
          <w:bCs w:val="0"/>
          <w:spacing w:val="-4"/>
          <w:cs/>
        </w:rPr>
        <w:t>.</w:t>
      </w:r>
      <w:r w:rsidRPr="00251F74">
        <w:rPr>
          <w:rFonts w:ascii="TH SarabunPSK" w:hAnsi="TH SarabunPSK" w:cs="TH SarabunPSK" w:hint="cs"/>
          <w:b w:val="0"/>
          <w:bCs w:val="0"/>
          <w:spacing w:val="-4"/>
          <w:cs/>
        </w:rPr>
        <w:t xml:space="preserve"> </w:t>
      </w:r>
      <w:r w:rsidRPr="00251F74">
        <w:rPr>
          <w:rFonts w:ascii="TH SarabunPSK" w:hAnsi="TH SarabunPSK" w:cs="TH SarabunPSK"/>
          <w:b w:val="0"/>
          <w:bCs w:val="0"/>
          <w:cs/>
        </w:rPr>
        <w:t>และข้อมูล</w:t>
      </w:r>
      <w:r w:rsidRPr="00251F74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251F74">
        <w:rPr>
          <w:rFonts w:ascii="TH SarabunPSK" w:hAnsi="TH SarabunPSK" w:cs="TH SarabunPSK"/>
          <w:b w:val="0"/>
          <w:bCs w:val="0"/>
          <w:cs/>
        </w:rPr>
        <w:t xml:space="preserve">กชช. 2ค) </w:t>
      </w:r>
      <w:r w:rsidRPr="00251F74">
        <w:rPr>
          <w:rFonts w:ascii="TH SarabunPSK" w:hAnsi="TH SarabunPSK" w:cs="TH SarabunPSK" w:hint="cs"/>
          <w:b w:val="0"/>
          <w:bCs w:val="0"/>
          <w:cs/>
        </w:rPr>
        <w:t xml:space="preserve">ประจำปี </w:t>
      </w:r>
      <w:r w:rsidRPr="00251F74">
        <w:rPr>
          <w:rFonts w:ascii="TH SarabunPSK" w:hAnsi="TH SarabunPSK" w:cs="TH SarabunPSK"/>
          <w:b w:val="0"/>
          <w:bCs w:val="0"/>
          <w:lang w:val="en-US"/>
        </w:rPr>
        <w:t>2562</w:t>
      </w:r>
      <w:r w:rsidRPr="00251F74">
        <w:rPr>
          <w:rFonts w:ascii="TH SarabunPSK" w:hAnsi="TH SarabunPSK" w:cs="TH SarabunPSK"/>
          <w:b w:val="0"/>
          <w:bCs w:val="0"/>
          <w:cs/>
          <w:lang w:val="en-US"/>
        </w:rPr>
        <w:t xml:space="preserve"> </w:t>
      </w:r>
      <w:r w:rsidRPr="00251F74">
        <w:rPr>
          <w:rFonts w:ascii="TH SarabunPSK" w:hAnsi="TH SarabunPSK" w:cs="TH SarabunPSK"/>
          <w:b w:val="0"/>
          <w:bCs w:val="0"/>
          <w:cs/>
        </w:rPr>
        <w:t>ให้เป็นไปอย่างมีประสิทธิภาพ</w:t>
      </w: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2C37AF">
        <w:trPr>
          <w:trHeight w:hRule="exact" w:val="397"/>
        </w:trPr>
        <w:tc>
          <w:tcPr>
            <w:tcW w:w="9017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251F74" w:rsidRPr="00251F74" w:rsidTr="00F96BED">
        <w:tc>
          <w:tcPr>
            <w:tcW w:w="9017" w:type="dxa"/>
            <w:shd w:val="clear" w:color="auto" w:fill="auto"/>
          </w:tcPr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F96B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จังหวัดดำเนินการจัดประชุมคณะทำงานบริหารการจัดเก็บข้อมูล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เพื่อการพัฒนาชุมชน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(ข้อมูล </w:t>
            </w:r>
            <w:proofErr w:type="spellStart"/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และข้อมูล กชช. 2ค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เพื่อเตรียมความพร้อมและประสานความร่วมมือในการบริหาร          การจัดเก็บข้อมูลความจำเป็นพื้นฐาน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.) และข้อมูลพื้นฐานระดับหมู่บ้าน (กชช. 2ค) ประจำปี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F96BED" w:rsidRPr="00251F74" w:rsidRDefault="00F96BED" w:rsidP="00F96BED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คณะทำงานบริหารการจัดเก็บข้อมูล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 </w:t>
            </w:r>
          </w:p>
          <w:p w:rsidR="00F96BED" w:rsidRPr="00251F74" w:rsidRDefault="00F96BED" w:rsidP="00F96BE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จังหวัดละ 25 คน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หรือตามความเหมาะสม)</w:t>
            </w:r>
          </w:p>
          <w:p w:rsidR="00F96BED" w:rsidRPr="00251F74" w:rsidRDefault="00F96BED" w:rsidP="00F96BED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357,2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F96BED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F96BED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ทุกจังหวัด (ยกเว้น กรุงเทพมหานคร)</w:t>
            </w:r>
          </w:p>
          <w:p w:rsidR="00F96BED" w:rsidRPr="00251F74" w:rsidRDefault="00F96BED" w:rsidP="00F96BED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ดำเนินการในไตรมาส 1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F96BED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บริหารการจัดเก็บ</w:t>
            </w:r>
          </w:p>
          <w:p w:rsidR="00F96BED" w:rsidRPr="00251F74" w:rsidRDefault="00F96BED" w:rsidP="00F96B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ของจังหวัดและส่งเสริมการนำข้อมูล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ไปใช้ประโยชน์</w:t>
            </w:r>
          </w:p>
          <w:p w:rsidR="00F96BED" w:rsidRPr="00251F74" w:rsidRDefault="00F96BED" w:rsidP="00F96B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ได้อย่างมีประสิทธิภาพ</w:t>
            </w:r>
          </w:p>
          <w:p w:rsidR="00F96BED" w:rsidRPr="00251F74" w:rsidRDefault="00F96BED" w:rsidP="00F96BED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13474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จังหวัดมีแผนปฏิบัติการ/การดำเนินงาน การ</w:t>
            </w:r>
            <w:r w:rsidR="00134744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บริหารการจัดเก็บข้อมูลฯ ระดับจังหวัด</w:t>
            </w:r>
          </w:p>
          <w:p w:rsidR="00F96BED" w:rsidRPr="00251F74" w:rsidRDefault="00F96BED" w:rsidP="00F96BED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F96BED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F96BE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F96BE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F96BED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F96BED">
            <w:pPr>
              <w:tabs>
                <w:tab w:val="left" w:pos="567"/>
                <w:tab w:val="left" w:pos="1843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</w:p>
        </w:tc>
      </w:tr>
    </w:tbl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lastRenderedPageBreak/>
        <w:t>ครั้งที่ 2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ประชุมคณะทำงานบริหารการจัดเก็บข้อมูลเพื่อการพัฒนาชุมชน ระดับจังหวัด </w:t>
      </w: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    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เพื่อ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นำเสนอผลการจัดเก็บ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และรับรองคุณภาพ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ข้อมูลเพื่อการพัฒนาชุมชน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ระดับจังหวัด</w:t>
      </w:r>
      <w:r w:rsidRPr="00251F7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ประจำปี 2562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</w:p>
    <w:p w:rsidR="00F96BED" w:rsidRPr="00251F74" w:rsidRDefault="00F96BED" w:rsidP="00F96BED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เพื่อตรวจสอบความถูกต้อง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ครบถ้วนและรับรองคุณภาพ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ข้อมูลเพื่อการพัฒนาชุมชน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(</w:t>
      </w:r>
      <w:r w:rsidRPr="00251F74">
        <w:rPr>
          <w:rFonts w:ascii="TH SarabunPSK" w:hAnsi="TH SarabunPSK" w:cs="TH SarabunPSK"/>
          <w:sz w:val="32"/>
          <w:szCs w:val="32"/>
          <w:cs/>
        </w:rPr>
        <w:t>ข้อมูล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และข้อมูล กชช. 2ค</w:t>
      </w:r>
      <w:r w:rsidRPr="00251F74">
        <w:rPr>
          <w:rFonts w:ascii="TH SarabunPSK" w:hAnsi="TH SarabunPSK" w:cs="TH SarabunPSK"/>
          <w:sz w:val="32"/>
          <w:szCs w:val="32"/>
          <w:cs/>
        </w:rPr>
        <w:t>)</w:t>
      </w:r>
    </w:p>
    <w:p w:rsidR="00F96BED" w:rsidRPr="00251F74" w:rsidRDefault="00F96BED" w:rsidP="00F96BED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เพื่อนำเสนอผล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การจัดเก็บ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ข้อมูลเพื่อการพัฒนาชุมชน (ข้อมูล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 และข้อมูล กชช. 2ค)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ประจำปี </w:t>
      </w:r>
      <w:r w:rsidRPr="00251F74">
        <w:rPr>
          <w:rFonts w:ascii="TH SarabunPSK" w:hAnsi="TH SarabunPSK" w:cs="TH SarabunPSK"/>
          <w:sz w:val="32"/>
          <w:szCs w:val="32"/>
        </w:rPr>
        <w:t>256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2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ภาพรวมจังหวัด และแต่ละระดับอำเภอ </w:t>
      </w:r>
      <w:r w:rsidRPr="00251F74">
        <w:rPr>
          <w:rFonts w:ascii="TH SarabunPSK" w:hAnsi="TH SarabunPSK" w:cs="TH SarabunPSK"/>
          <w:sz w:val="32"/>
          <w:szCs w:val="32"/>
          <w:cs/>
        </w:rPr>
        <w:t>ให้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หน่วยงานต่าง ๆ </w:t>
      </w:r>
      <w:r w:rsidRPr="00251F74">
        <w:rPr>
          <w:rFonts w:ascii="TH SarabunPSK" w:hAnsi="TH SarabunPSK" w:cs="TH SarabunPSK"/>
          <w:sz w:val="32"/>
          <w:szCs w:val="32"/>
          <w:cs/>
        </w:rPr>
        <w:t>ได้รับทราบ</w:t>
      </w:r>
    </w:p>
    <w:p w:rsidR="00F96BED" w:rsidRPr="00251F74" w:rsidRDefault="00F96BED" w:rsidP="00F96BED">
      <w:pPr>
        <w:numPr>
          <w:ilvl w:val="0"/>
          <w:numId w:val="1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เพื่อส่งเสริมและสนับสนุนการใช้ประโยชน์ข้อมูลฯ จากทุกภาคส่วน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2C37AF">
        <w:trPr>
          <w:trHeight w:hRule="exact" w:val="397"/>
          <w:tblHeader/>
        </w:trPr>
        <w:tc>
          <w:tcPr>
            <w:tcW w:w="5000" w:type="pct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E76D6" w:rsidRPr="00251F74" w:rsidTr="002C37AF">
        <w:tc>
          <w:tcPr>
            <w:tcW w:w="5000" w:type="pct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นำเสนอข้อมูลเพื่อการพัฒนาชุมชน (ข้อมูล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ในภาพรวมทั้งหมดของ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ต่อที่ประชุมระดับ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</w:t>
            </w:r>
            <w:r w:rsidR="002C37AF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มีเนื้อหา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อย่างน้อยประกอบด้วย</w:t>
            </w:r>
          </w:p>
          <w:p w:rsidR="00F96BED" w:rsidRPr="00251F74" w:rsidRDefault="00F96BED" w:rsidP="002C37AF">
            <w:pPr>
              <w:ind w:left="33" w:firstLine="104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นำเสนอรายงานผลข้อมูล</w:t>
            </w:r>
            <w:r w:rsidR="00134744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13474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="0013474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ที่สำคัญ เช่น รายงานประชากร รายงานผลตัวชี้วัดที่ผ่านเกณฑ์/ไม่ผ่านเกณฑ์ รายงานข้อมูลรายได้/รายจ่ายเฉลี่ย รายงานข้อมูลครัวเรือนที่ไม่ผ่านเกณฑ์ข้อ 22 รายได้เฉลี่ยของคนในครัวเรือนต่อปี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และอื่น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  <w:p w:rsidR="00134744" w:rsidRPr="00251F74" w:rsidRDefault="00BE465A" w:rsidP="00BE465A">
            <w:pPr>
              <w:ind w:left="33" w:firstLine="104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นำเสนอรายงานผลข้อมูล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กชช. 2ค ที่สำคัญ เช่น รายงานระดับการพัฒนาหมู่บ้าน สรุปข้อมูลพื้นฐานของหมู่บ้านในประเด็นต่าง</w:t>
            </w:r>
            <w:r w:rsidR="00CA3CF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 และอื่น ๆ</w:t>
            </w:r>
          </w:p>
          <w:p w:rsidR="00F96BED" w:rsidRPr="00251F74" w:rsidRDefault="00F96BED" w:rsidP="002C37AF">
            <w:pPr>
              <w:ind w:left="33" w:firstLine="104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นำเสนอผลการวิเคราะห์ข้อมูลหมู่บ้าน/ชุมชน/ตำบล (ตัวอย่าง) เพื่อการพัฒนาคุณภาพชีวิต จากโปรแกรม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2C37A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คณะทำงานบริหารการจัดเก็บข้อมูลฯ ระดับ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ร่วมตรวจสอบความถูกต้อง ครบถ้วนของข้อมูลฯ</w:t>
            </w:r>
          </w:p>
          <w:p w:rsidR="00F96BED" w:rsidRPr="00251F74" w:rsidRDefault="00F96BED" w:rsidP="002C37AF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ปรับปรุงแก้ไขข้อมูล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(ถ้ามี)</w:t>
            </w:r>
          </w:p>
          <w:p w:rsidR="00F96BED" w:rsidRPr="00251F74" w:rsidRDefault="00F96BED" w:rsidP="002C37AF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รับรองข้อมูลและยืนยันข้อมูลฯ ของ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แล้วแจ้ง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กรมการพัฒนาชุมชน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ทราบ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ind w:left="720"/>
              <w:jc w:val="both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96BED" w:rsidRPr="00251F74" w:rsidRDefault="00F96BED" w:rsidP="00FF7AC5">
            <w:pPr>
              <w:ind w:left="3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***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ฝ่ายเลขานุการ 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การจังหวัด) ต้องนำเสนอผลการประเมินค่าความเชื่อมั่นของข้อมูล ให้ที่ประชุมรับรองผล ค่าคะแนน (คิดเป็นร้อยละ) ความเชื่อมั่นของข้อมูลฯ ระดับจังหวัด พร้อมกรอกข้อมูล</w:t>
            </w:r>
            <w:r w:rsidR="00FF7A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ในแบบคำรับรองข้อมูลฯ ระดับจังหวัด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และส่งให้กรมการพัฒนาชุมชน ภายในระยะเวลาที่กำหนด</w:t>
            </w:r>
          </w:p>
          <w:p w:rsidR="00F96BED" w:rsidRPr="00251F74" w:rsidRDefault="00F96BED" w:rsidP="00FF7AC5">
            <w:pPr>
              <w:ind w:left="720"/>
              <w:jc w:val="thaiDistribute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คณะทำงานบริหารการจัดเก็บข้อมูล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 จังหวัดละ 25 คน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357,2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ทุกจังหวัด (ยกเว้น กรุงเทพมหานคร)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จำนวน 1 วัน</w:t>
            </w:r>
          </w:p>
          <w:p w:rsidR="00CA3CF4" w:rsidRPr="00251F74" w:rsidRDefault="00CA3CF4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B5F61" w:rsidRPr="00251F74" w:rsidRDefault="002B5F61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ผลที่คาดว่าจะได้รับ</w:t>
            </w:r>
          </w:p>
          <w:p w:rsidR="00F96BED" w:rsidRPr="00251F74" w:rsidRDefault="00F96BED" w:rsidP="002C37AF">
            <w:pPr>
              <w:numPr>
                <w:ilvl w:val="0"/>
                <w:numId w:val="21"/>
              </w:numPr>
              <w:ind w:left="99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และข้อมูล กชช. 2ค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ที่มีความถูกต้อง ครบถ้วน และมีคุณภาพ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96BED" w:rsidRPr="00251F74" w:rsidRDefault="00F96BED" w:rsidP="002C37AF">
            <w:pPr>
              <w:numPr>
                <w:ilvl w:val="0"/>
                <w:numId w:val="21"/>
              </w:numPr>
              <w:ind w:left="99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หน่วยงานต่าง ๆ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ได้ตรวจสอบ และรับทราบ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ผลการจัดเก็บ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ข้อมูลเพื่อการพัฒนาชุมชน (ข้อมูล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และมีการนำไปใช้ประโยชน์อย่างจริงจัง</w:t>
            </w:r>
          </w:p>
          <w:p w:rsidR="00F96BED" w:rsidRPr="00251F74" w:rsidRDefault="00F96BED" w:rsidP="00FF7AC5">
            <w:pPr>
              <w:numPr>
                <w:ilvl w:val="0"/>
                <w:numId w:val="21"/>
              </w:numPr>
              <w:ind w:left="99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หน่วยงานต่าง ๆ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นำข้อมูลฯ ไปใช้ประโยชน์ในการพัฒนาคุณภาพชีวิตของประชาชนมากขึ้น </w:t>
            </w:r>
          </w:p>
          <w:p w:rsidR="00FF7AC5" w:rsidRPr="00251F74" w:rsidRDefault="00F96BED" w:rsidP="002C37AF">
            <w:pPr>
              <w:spacing w:before="120"/>
              <w:ind w:left="1560" w:hanging="15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ข้อมูลเพื่อการพัฒนาชุมชน (ข้อมูล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ของทุก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</w:t>
            </w:r>
            <w:r w:rsidR="00FF7A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</w:p>
          <w:p w:rsidR="00F96BED" w:rsidRPr="00251F74" w:rsidRDefault="00FF7AC5" w:rsidP="00FF7AC5">
            <w:pPr>
              <w:ind w:left="1559" w:hanging="1559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การรับรองข้อมูลจากที่ประชุมระดับ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ind w:firstLine="567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2 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ประชุมเชิงปฏิบัติการเจ้าหน้าที่ผู้รับผิดชอบการจัดเก็บข้อมูลเพื่อการพัฒนาชุมชน ระดับอำเภอ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  <w:t>เพื่อ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ให้การบริหารจัดเก็บ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ข้อมูลเพื่อการพัฒนาชุมชน (ข้อมูล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และข้อมูล กชช. 2ค)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ประจำปี 256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2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ในระดับอำเภอเป็นไปอย่างมีประสิทธิภาพ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51F74" w:rsidRPr="00251F74" w:rsidTr="00EE3DFD">
        <w:trPr>
          <w:trHeight w:hRule="exact" w:val="397"/>
        </w:trPr>
        <w:tc>
          <w:tcPr>
            <w:tcW w:w="9067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9067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EE3DFD">
            <w:pPr>
              <w:spacing w:before="120"/>
              <w:ind w:firstLine="7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จังหวัดจัดประชุมเชิงปฏิบัติการเจ้าหน้าที่ผู้รับผิดชอบการจัดเก็บข้อมูลเพื่อการพัฒนาชุมชน</w:t>
            </w:r>
            <w:r w:rsidR="00EE3DF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ระดับอำเภอ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เพื่อเตรียมความพร้อมในการบริหารการจัดเก็บข้อมูล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ประจำปี 256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2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ระดับอำเภอ โดย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สร้างความรู้ ความเข้าใจแนวทางการดำเนินงาน นิยาม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 </w:t>
            </w:r>
            <w:r w:rsidR="00EE3DF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ข้อคำถามต่าง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ของแบบสอบถามฯ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หลักการ/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E465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และข้อมูล กชช. 2ค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E76D6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ที่ถูกต้องและมีคุณภาพ</w:t>
            </w:r>
            <w:r w:rsidR="00BE465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3B4CE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เนื้อหาการประชุมฯ อย่างน้อยต้องประกอบด้วย</w:t>
            </w:r>
          </w:p>
          <w:p w:rsidR="003B4CEE" w:rsidRPr="00251F74" w:rsidRDefault="003B4CEE" w:rsidP="003B4CEE">
            <w:pPr>
              <w:ind w:left="87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</w:t>
            </w:r>
            <w:r w:rsidR="00F96BED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นโยบาย แนวทางปฏิบัติในการบริหารการจัดเก็บข้อมูล </w:t>
            </w:r>
            <w:proofErr w:type="spellStart"/>
            <w:r w:rsidR="00F96BED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จปฐ</w:t>
            </w:r>
            <w:proofErr w:type="spellEnd"/>
            <w:r w:rsidR="00F96BED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. </w:t>
            </w:r>
            <w:r w:rsidR="00F96BED"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และข้อมูล กชช. 2ค</w:t>
            </w:r>
            <w:r w:rsidR="00F96BED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ประจำปี </w:t>
            </w:r>
            <w:r w:rsidR="00F96BED" w:rsidRPr="00251F74">
              <w:rPr>
                <w:rFonts w:ascii="TH SarabunPSK" w:hAnsi="TH SarabunPSK" w:cs="TH SarabunPSK"/>
                <w:spacing w:val="-4"/>
                <w:sz w:val="32"/>
                <w:szCs w:val="32"/>
              </w:rPr>
              <w:t>2562</w:t>
            </w:r>
          </w:p>
          <w:p w:rsidR="003B4CEE" w:rsidRPr="00251F74" w:rsidRDefault="003B4CEE" w:rsidP="003B4CEE">
            <w:pPr>
              <w:ind w:left="8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นิยาม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นิยาม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ข้อคำถามต่าง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 ของแบบสอบถามฯ หลักการ/แนวทางการจัดเก็บ</w:t>
            </w:r>
          </w:p>
          <w:p w:rsidR="003B4CEE" w:rsidRPr="00251F74" w:rsidRDefault="003B4CEE" w:rsidP="003B4CEE">
            <w:pPr>
              <w:ind w:left="87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และข้อมูล กชช. 2ค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ที่ถูกต้องและมีคุณภาพ </w:t>
            </w:r>
          </w:p>
          <w:p w:rsidR="003B4CEE" w:rsidRPr="00251F74" w:rsidRDefault="003B4CEE" w:rsidP="003B4CEE">
            <w:pPr>
              <w:ind w:left="8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จัดทำรายละเอียดโครงการ แผนการดำเนินงาน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และอื่น ๆ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:rsidR="003B4CEE" w:rsidRPr="00251F74" w:rsidRDefault="003B4CEE" w:rsidP="003B4CEE">
            <w:pPr>
              <w:ind w:left="876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</w:t>
            </w:r>
          </w:p>
          <w:p w:rsidR="00F96BED" w:rsidRPr="00251F74" w:rsidRDefault="003B4CEE" w:rsidP="003B4CEE">
            <w:pPr>
              <w:ind w:left="1017" w:hanging="141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การใช้งานโปรแกรมวิเคราะห์ข้อมูลชุมชนเพื่อพัฒนาระบบสารสนเทศชุมชน :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>Community Information Radar Analysis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ในการ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วิเคราะห์ข้อมูลชุมชนอย่างง่าย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ให้กับ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นักวิชาการจังหวัด พัฒนาการอำเภอ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และเจ้าหน้าที่ผู้รับผิดชอบระดับอำเภอ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960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ทุกจังหวัด (ยกเว้น กรุงเทพมหานคร)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ดำเนินการในไตรมาส 1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การบริหารจัดเก็บข้อมูล </w:t>
            </w:r>
            <w:proofErr w:type="spellStart"/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และข้อมูล กชช. 2ค </w:t>
            </w:r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ประจำปี </w:t>
            </w:r>
            <w:r w:rsidRPr="00251F74">
              <w:rPr>
                <w:rFonts w:ascii="TH SarabunPSK" w:hAnsi="TH SarabunPSK" w:cs="TH SarabunPSK"/>
                <w:spacing w:val="-6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ในระดับอำเภอ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               เป็นไปอย่างมีประสิทธิภาพ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ผู้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เข้าประชุมฯ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0 มีความรู้ ความเข้าใจใน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แนวทางการบริหารการจัดเก็บ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ข้อมูล 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และข้อมูล กชช. 2ค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1.2 การเตรียมความพร้อมการจัดเก็บข้อมูลความจำเป็นพื้นฐาน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 ประจำปี 2562</w:t>
      </w:r>
    </w:p>
    <w:p w:rsidR="00F96BED" w:rsidRPr="00251F74" w:rsidRDefault="00F96BED" w:rsidP="00F96BED">
      <w:pPr>
        <w:spacing w:before="12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ประชุมเชิงปฏิบัติการผู้จัดเก็บข้อมูล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2562</w:t>
      </w:r>
    </w:p>
    <w:p w:rsidR="00F96BED" w:rsidRPr="00251F74" w:rsidRDefault="00F96BED" w:rsidP="00F96BED">
      <w:pPr>
        <w:spacing w:before="120"/>
        <w:ind w:right="-329"/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  <w:t>เพื่อ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ให้ผู้จัดเก็บข้อมูล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 มี</w:t>
      </w:r>
      <w:r w:rsidRPr="00251F74">
        <w:rPr>
          <w:rFonts w:ascii="TH SarabunPSK" w:hAnsi="TH SarabunPSK" w:cs="TH SarabunPSK"/>
          <w:sz w:val="32"/>
          <w:szCs w:val="32"/>
          <w:cs/>
        </w:rPr>
        <w:t>ความรู้ ความเข้าใจ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และสามารถ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จัดเก็บข้อมูล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ได้อย่างถูกต้อง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3B4CEE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9209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3B4CEE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ประชุมชี้แจงผู้จัดเก็บข้อมูล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ระดับตำบล/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องค์กรปกครองส่วนท้องถิ่น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ในประเด็นตัวชี้วัด</w:t>
            </w:r>
            <w:r w:rsidR="003B4CE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ข้อคำถามต่าง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ของแบบสอบถามฯ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หลักการ/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ที่ถูกต้องและมีคุณภาพ โดย</w:t>
            </w:r>
          </w:p>
          <w:p w:rsidR="00F96BED" w:rsidRPr="00251F74" w:rsidRDefault="00F96BED" w:rsidP="003B4CEE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ตรวจสอบจำนวนครัวเรือนพร้อมจัดทำบัญชีจัดสรรครัวเรือนเป้าหมาย และจัดสรรงบประมาณ ตามจำนวนผู้จัดเก็บข้อมูล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ของอำเภอ (ตามจำนวนสัดส่วนที่เหมาะสม โดยคำนึงถึงคุณภาพของข้อมูลฯ และบริบทของพื้นที่เป็นสำคัญ)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โดยยึดจำนวนผู้เข้าประชุมฯ อย่างน้อยตามเป้าหมาย</w:t>
            </w:r>
            <w:r w:rsidR="003B4CE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ที่กรมการพัฒนาชุมชนจัดสรร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3B4CEE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สำนักงานพัฒนาชุมชนอำเภอจัดทำรายละเอียดโครงการ จัดทำแผนการดำเนินงาน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และกำหนดการประชุมฯ โดยสามารถกำหนดพื้นที่ดำเนินงานได้ตามบริบทพื้นที่ของอำเภอ</w:t>
            </w:r>
          </w:p>
          <w:p w:rsidR="00F96BED" w:rsidRPr="00251F74" w:rsidRDefault="00F96BED" w:rsidP="003B4CEE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สำนักงานพัฒนาชุมชนอำเภอ ทำหนังสือแจ้งผู้จัดเก็บข้อมูลเข้าร่วมการประชุมชี้แจงเพื่อสร้างความรู้ ความเข้าใจในการจัดเก็บข้อมูล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ตามกำหนดการที่กำหนด</w:t>
            </w:r>
          </w:p>
          <w:p w:rsidR="00F96BED" w:rsidRPr="00251F74" w:rsidRDefault="00F96BED" w:rsidP="003B4CEE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สำนักงานพัฒนาชุมชนอำเภอดำเนินการจัดประชุมชี้แจงฯ ตามกำหนดการที่กำหนด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ผู้จัดเก็บข้อมูลความจำเป็นพื้นฐาน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(ยกเว้นจังหวัดประจวบคีรีขันธ์)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052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ระดับตำบล/องค์กรปกครองส่วนท้องถิ่น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หรือสถานที่ที่สำนักงานพัฒนาชุมชนอำเภอกำหนด</w:t>
            </w:r>
            <w:r w:rsidRPr="00251F7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ดำเนินการในไตรมาส 1 (พฤศจิกายน - ธันวาคม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จำนวน 1 วัน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 สามารถจัดเก็บข้อมูลได้อย่างถูกต้องครบถ้วน และมีคุณภาพ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ผู้จัดเก็บข้อมูล ร้อยละ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0 มีความรู้ ความเข้าใจในตัวชี้วัด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ข้อคำถาม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และแนวทางการจัดเก็บข้อมูล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ind w:firstLine="567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proofErr w:type="gramStart"/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</w:rPr>
        <w:t>2</w:t>
      </w:r>
      <w:r w:rsidRPr="00251F74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 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ฝึกอบรมผู้บันทึกข้อมูล</w:t>
      </w:r>
      <w:proofErr w:type="gramEnd"/>
      <w:r w:rsidRPr="00251F74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 xml:space="preserve">ประจำปี 2562  </w:t>
      </w:r>
      <w:r w:rsidRPr="00251F74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เรื่อง</w:t>
      </w:r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การใช้งานโปรแกรมบันทึกและประมวลผลข้อมูล</w:t>
      </w:r>
      <w:r w:rsidRPr="00251F74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.</w:t>
      </w:r>
    </w:p>
    <w:p w:rsidR="00F96BED" w:rsidRPr="00251F74" w:rsidRDefault="00F96BED" w:rsidP="00F96BED">
      <w:pPr>
        <w:spacing w:before="120"/>
        <w:ind w:left="1418" w:hanging="1418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  <w:t>เพื่อ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ให้ผู้บันทึกข้อมูล </w:t>
      </w:r>
      <w:proofErr w:type="spellStart"/>
      <w:r w:rsidRPr="00251F74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 w:hint="cs"/>
          <w:sz w:val="32"/>
          <w:szCs w:val="32"/>
          <w:cs/>
        </w:rPr>
        <w:t>. มี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ความรู้ ความเข้าใจในการใช้โปรแกรมบันทึกและประมวลผลข้อมูล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ประจำปี </w:t>
      </w:r>
      <w:r w:rsidRPr="00251F74">
        <w:rPr>
          <w:rFonts w:ascii="TH SarabunPSK" w:hAnsi="TH SarabunPSK" w:cs="TH SarabunPSK"/>
          <w:sz w:val="32"/>
          <w:szCs w:val="32"/>
        </w:rPr>
        <w:t>2562</w:t>
      </w:r>
      <w:r w:rsidRPr="00251F74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ที่ถูกต้อง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B4CEE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3475A7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ฝึกอบรมการใช้โปรแกรมบันทึกและประมวลผลข้อมูล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ในประเด็นการติดตั้งโปรแกรม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Offline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การเข้าใช้งาน การบันทึกข้อมูล และการตรวจสอบข้อมูล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โหลดข้อมูล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สำนักงานพัฒนาชุมชนจังหวัดจัดทำรายละเอียดโครงการ จัดทำแผนการดำเนินงาน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หลักสูตร/เนื้อหาการฝึกอบรม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และกำหนดการฝึกอบรมฯ โดยสามารถกำหนดพื้นที่ดำเนินงานได้ตามบริบทพื้นที่ของจังหวัด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สำนักงานพัฒนาชุมชนจังหวัด/สำนักงานพัฒนาชุมชนอำเภอ แจ้งผู้บันทึกข้อมูล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เข้าร่วมการฝึกอบรม เพื่อสร้างความรู้ ความเข้าใจในระบบโปรแกรมบันทึกและการตรวจสอบความถูกต้องของข้อมูล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ตามกำหนดการที่จังหวัดกำหนด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สำนักงานพัฒนาชุมชนจังหวัดดำเนินการฝึกอบรมฯ ตามกำหนดการที่กำหนด</w:t>
            </w:r>
          </w:p>
          <w:p w:rsidR="00F96BED" w:rsidRPr="00251F74" w:rsidRDefault="00F96BED" w:rsidP="002C37AF">
            <w:pPr>
              <w:spacing w:before="120"/>
              <w:ind w:left="1701" w:hanging="170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เจ้าหน้าที่สำนักงานพัฒนาชุมชนอำเภอ 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87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</w:p>
          <w:p w:rsidR="00F96BED" w:rsidRPr="00251F74" w:rsidRDefault="00F96BED" w:rsidP="002C37AF">
            <w:pPr>
              <w:ind w:left="1701" w:hanging="17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87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(ยกเว้นจังหวัดประจวบคีรีขันธ์)</w:t>
            </w:r>
          </w:p>
          <w:p w:rsidR="00F96BED" w:rsidRPr="00251F74" w:rsidRDefault="00F96BED" w:rsidP="002C37AF">
            <w:pPr>
              <w:ind w:left="1701" w:hanging="170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ผู้บันทึกข้อมูลของตำบล/องค์กรปกครองส่วนท้องถิ่น (ตามจำนวนที่จัดสรร)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14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252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(ยกเว้นจังหวัดประจวบคีรีขันธ์)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ทุกจังหวัด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(ยกเว้นจังหวัดประจวบคีรีขันธ์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กรุงเทพมหานคร)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1 (ธันวาคม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จำนวน 1 วัน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ผู้บันทึกข้อมูล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มีความสามารถในการบันทึกและประมวลผลข้อมูล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ได้อย่างมีประสิทธิภาพ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ตัวชี้วัดโครงการ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ร้อยละ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0 ของผู้บันทึกข้อมูล มีความรู้ ความเข้าใจในการใช้งานโปรแกรม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บั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นทึกและประมวลผลข้อมูล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proofErr w:type="gram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spacing w:before="12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 เพื่อให้หมู่บ้าน/ชุมชนมีข้อมูลความจำเป็นพื้นฐาน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.) เป็นเครื่องมือในการวัด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คุณภาพชีวิต และใช้ในการวางแผนแก้ไขปัญหาและพัฒนาคุณภาพชีวิตของประชาชน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475A7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251F74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กรมฯ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จัดทำบัญชีจัดสรรครัวเรือนเป้าหมาย และจัดสรรงบประมาณตามจำนวนครัวเรือนเป้าหมายของจังหวัด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สำนักงานพัฒนาชุมชนจังหวัด/อำเภอ ร่วมกับคณะทำงานระดับจังหวัด/อำเภอ/ตำบล สำรวจและกำหนดครัวเรือนเป้าหมาย (ทุกครัวเรือน) เพื่อดำเนินการจัดเก็บข้อมูลฯ ประจำปี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ดำเนินการจัดเก็บข้อมูลฯ ประจำปี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ผู้จัดเก็บข้อมูลทำการสัมภาษณ์ข้อมูลครัวเรือน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จากหัวหน้าครัวเรือนหรือผู้แทนฯ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ตามแบบสอบถามข้อมูล</w:t>
            </w:r>
            <w:proofErr w:type="gram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(ทุกครัวเรือน)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หัวหน้าครัวเรือนหรือผู้แทนฯ แล้วเสร็จ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ผู้จัดเก็บข้อมูลทำการ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ข้อมูลครัวเรือนตามแบบสอบถามข้อมูล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และให้หัวหน้าครัวเรือน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หรือผู้แทนฯ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ลงนามรับรองข้อมูลฯ </w:t>
            </w:r>
            <w:r w:rsidR="003475A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ของครัวเรือน (ทุกครัวเรือน)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ผู้จัดเก็บข้อมูลนำแบบสอบถามข้อมูล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ส่งให้หัวหน้าผู้จัดเก็บข้อมูลตรวจสอบความถูกต้องครบถ้วนของข้อมูล</w:t>
            </w:r>
          </w:p>
          <w:p w:rsidR="00F96BED" w:rsidRPr="00251F74" w:rsidRDefault="00F96BED" w:rsidP="003475A7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หัวหน้าผู้จัดเก็บข้อมูลฯ รวบรวมและนำส่งแบบสอบถามข้อมูล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ทั้งหมดให้พัฒนากร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3475A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คณะทำงานฯ ระดับตำบล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นำส่งผู้บันทึกข้อมูล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ทุกครัวเรือนทั่วประเทศ (ยกเว้น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จังหวัดประจวบคีรีขันธ์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กรุงเทพมหานคร)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15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3,766,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(ตามจำนวนจัดสรร)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(ยกเว้น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จังหวัดประจวบคีรีขันธ์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ทุกหมู่บ้าน/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ชุมชน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ทั่วประเทศ (ยกเว้น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จังหวัดประจวบคีรีขันธ์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กรุงเทพมหานคร)</w:t>
            </w:r>
          </w:p>
          <w:p w:rsidR="00F96BED" w:rsidRPr="00251F74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1 - 2 (ธันวาคม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กุมภาพันธ์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ปี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ที่จัดเก็บทั้งหมด มีความถูกต้องครบถ้วน และมีคุณภาพ   </w:t>
            </w:r>
          </w:p>
          <w:p w:rsidR="00F96BED" w:rsidRPr="00251F74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ที่สามารถนำไปใช้ประเมินผลคุณภาพชีวิตของประชาชน</w:t>
            </w:r>
          </w:p>
          <w:p w:rsidR="00F96BED" w:rsidRPr="00251F74" w:rsidRDefault="00F96BED" w:rsidP="002C37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ได้อย่างมีประสิทธิภาพ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spacing w:line="216" w:lineRule="auto"/>
              <w:ind w:left="993" w:hanging="993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F96BED" w:rsidRPr="00251F74" w:rsidRDefault="00F96BED" w:rsidP="002C37AF">
            <w:pPr>
              <w:spacing w:line="216" w:lineRule="auto"/>
              <w:ind w:left="993" w:hanging="993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กิจกรรมนี้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กรณีองค์กรปกครองส่วนท้องถิ่นดำเนินการ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พร้อมเบิกจ่ายงบประมาณเอง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ให้สำนักงานพัฒนาชุมชนจังหวัด/สำนักงานพัฒนาชุมชนอำเภอ ประสานการดำเนินงานและตรวจสอบความถูกต้องของข้อมูล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ห้ามเบิกจ่ายซ้ำซ้อน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F96BED" w:rsidRPr="00251F74" w:rsidRDefault="00F96BED" w:rsidP="00F96BED">
      <w:pPr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ค่าบันทึกและประมวลผลข้อมูลความจำเป็นพื้นฐาน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    </w:t>
      </w:r>
      <w:r w:rsidRPr="00251F74">
        <w:rPr>
          <w:rFonts w:ascii="TH SarabunPSK" w:hAnsi="TH SarabunPSK" w:cs="TH SarabunPSK"/>
          <w:sz w:val="32"/>
          <w:szCs w:val="32"/>
          <w:cs/>
        </w:rPr>
        <w:t>เพื่อรวบรวม ตรวจสอบ และวิเคราะห์ผลการจัดเก็บข้อมูลความจำเป็นพื้นฐาน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.) </w:t>
      </w: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ใช้ในการวางแผนแก้ไขปัญหาและพัฒนาคุณภาพชีวิตของประชาชน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8"/>
          <w:szCs w:val="18"/>
          <w:cs/>
        </w:rPr>
      </w:pPr>
      <w:r w:rsidRPr="00251F74">
        <w:rPr>
          <w:rFonts w:ascii="TH SarabunPSK" w:hAnsi="TH SarabunPSK" w:cs="TH SarabunPSK"/>
          <w:sz w:val="18"/>
          <w:szCs w:val="18"/>
          <w: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475A7">
        <w:trPr>
          <w:trHeight w:hRule="exact" w:val="397"/>
          <w:tblHeader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กรมฯ ตรวจสอบจำนวนครัวเรือนและจัดทำบัญชีจัดสรรครัวเรือนเป้าหมาย พร้อมจัดสรรงบประมาณตามจำนวนครัวเรือนเป้าหมายที่กำหนด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สำนักงานพัฒนาชุมชนจังหวัด/อำเภอ ร่วมกับคณะทำงานระดับจังหวัด/อำเภอ/ตำบล สำรวจและกำหนดครัวเรือนเป้าหมาย (ทุกครัวเรือน) เพื่อดำเนินการจัดเก็บข้อมูลฯ ประจำปี 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ดำเนินการจัดเก็บข้อมูลฯ ประจำปี 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โดยผู้จัดเก็บข้อมูลทำการสัมภาษณ์ข้อมูลครัวเรือนจากหัวหน้าครัวเรือน  ตามแบบสอบถามข้อมูล</w:t>
            </w:r>
            <w:proofErr w:type="gram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 (ทุกครัวเรือน)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ผู้จัดเก็บข้อมูลนำแบบสอบถามข้อมูล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ส่งให้หัวหน้าผู้จัดเก็บข้อมูลตรวจสอบความถูกต้องครบถ้วนของข้อมูล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หัวหน้าผู้จัดเก็บข้อมูลฯ ตรวจสอบความถูกต้อง ครบถ้วนของข้อมูลฯ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แล้วนำส่งแบบสอบถามข้อมูล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ทั้งหมด ให้พัฒนากร/คณะทำงานฯ ระดับตำบล รวบรวมนำส่งผู้บันทึกข้อมูล (หรือนำส่ง</w:t>
            </w:r>
            <w:r w:rsidR="003475A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ผู้บันทึกข้อมูล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โดยตรง) ทำการบันทึกข้อมูล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ผู้บันทึกข้อมูลทำการบันทึกข้อมูลตามแบบสอบถามข้อมูล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ผู้บันทึกข้อมูลทำการตรวจสอบความถูกต้องของข้อมูล และนำส่งข้อมูลที่บันทึกทั้งหมดให้สำนักงานพัฒนาชุมชนอำเภอ หรือ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ข้อมูลเข้าสู่ฐานข้อมูลกลาง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Server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พร้อมแจ้งให้สำนักงานพัฒนาชุมชนอำเภอทราบ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อำเภอทำการตรวจสอบความถูกต้องของข้อมูล และนำส่งข้อมูลที่บันทึกทั้งหมดให้ให้สำนักงานพัฒนาชุมชนจังหวัด หรือ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ข้อมูลเข้าสู่ฐานข้อมูลกลาง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Server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Online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พร้อมแจ้งให้สำนักงานพัฒนาชุมชนจังหวัดทราบ</w:t>
            </w:r>
          </w:p>
          <w:p w:rsidR="00F96BED" w:rsidRPr="00251F74" w:rsidRDefault="00F96BED" w:rsidP="003475A7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จังหวัดทำการตรวจสอบความถูกต้องของข้อมูล พร้อมแจ้งยืนยันข้อมูลทั้งหมดของจังหวัด</w:t>
            </w:r>
            <w:r w:rsidR="003475A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ให้กรมการพัฒนาชุมชนทราบ เพื่อดำเนินการตรวจสอบและประมวลผลเป็นภาพรวมระดับประเทศ</w:t>
            </w:r>
          </w:p>
          <w:p w:rsidR="007E39CE" w:rsidRPr="00251F74" w:rsidRDefault="008B34C0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  <w:r w:rsidR="007E39CE"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กรณีผู้บันทึกข้อมูลเป็นเจ้าหน้าที่ของรัฐ ให้ดำเนินการบันทึกข้อมูลนอกเวลาราชการ</w:t>
            </w:r>
            <w:r w:rsidR="007E39C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</w:p>
          <w:p w:rsidR="007E39CE" w:rsidRPr="00251F74" w:rsidRDefault="007E39CE" w:rsidP="008B3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8B34C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เพื่อป้องกันการเบิกจ่ายค่าตอบแทนซ้ำซ้อน</w:t>
            </w:r>
          </w:p>
          <w:p w:rsidR="007E39CE" w:rsidRPr="00251F74" w:rsidRDefault="007E39CE" w:rsidP="008B3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8B34C0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** กรณีองค์กรปกครองส่วนท้องถิ่นดำเนินการบันทึกข้อมูล</w:t>
            </w:r>
            <w:r w:rsidR="008B34C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="008B34C0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พร้อมเบิกจ่ายงบประมาณเอง </w:t>
            </w:r>
          </w:p>
          <w:p w:rsidR="007E39CE" w:rsidRPr="00251F74" w:rsidRDefault="007E39CE" w:rsidP="008B34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8B34C0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ให้สำนักงานพัฒนาชุมชนจังหวัด/สำนักงานพัฒนาชุมชนอำเภอ ประสานการดำเนินงาน</w:t>
            </w:r>
          </w:p>
          <w:p w:rsidR="008B34C0" w:rsidRPr="00251F74" w:rsidRDefault="007E39CE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8B34C0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และตรวจสอบความถูกต้องของข้อมูล</w:t>
            </w:r>
            <w:r w:rsidR="008B34C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34C0"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ห้ามเบิกจ่ายซ้ำซ้อน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ทุกครัวเรือนทั่วประเทศ (ยกเว้นจังหวัดประจวบคีรีขันธ์ และกรุงเทพมหานคร)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7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6,883,1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(ยกเว้นจังหวัดประจวบคีรีขันธ์)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ทุกตำบล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/องค์กรปกครองส่วนท้องถิ่น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ทั่วประเทศ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(ยกเว้น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จังหวัดประจวบคีรีขันธ์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2 (มกราคม - มีนาคม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475A7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ที่จัดเก็บทั้งหมด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ได้รับการบันทึกและประมวลผล</w:t>
            </w:r>
          </w:p>
          <w:p w:rsidR="00F96BED" w:rsidRPr="00251F74" w:rsidRDefault="003475A7" w:rsidP="00347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ที่ถูกต้องครบถ้วน และมีคุณภาพ     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ที่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มีคุณภาพ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คุณภาพชีวิตของประชาชน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ได้อย่างมีประสิทธิภาพ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D12C9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D12C9F" w:rsidRPr="00251F74" w:rsidRDefault="00D12C9F" w:rsidP="00D12C9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ตรวจสอบคุณภาพการจัดเก็บข้อมูลความจำเป็นพื้นฐาน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ตรวจสอบคุณภาพการจัดเก็บข้อมูล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 ระดับอำเภอ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</w:p>
    <w:p w:rsidR="00F96BED" w:rsidRPr="00251F74" w:rsidRDefault="00F96BED" w:rsidP="00F96BED">
      <w:pPr>
        <w:ind w:firstLine="709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</w:rPr>
        <w:t>1</w:t>
      </w:r>
      <w:r w:rsidRPr="00251F74">
        <w:rPr>
          <w:rFonts w:ascii="TH SarabunPSK" w:hAnsi="TH SarabunPSK" w:cs="TH SarabunPSK"/>
          <w:sz w:val="32"/>
          <w:szCs w:val="32"/>
          <w:cs/>
        </w:rPr>
        <w:t>. เพื่อตรวจสอบคุณภาพการจัดเก็บข้อมูลฯ ให้ได้ข้อมูลที่มีความถูกต้องครบถ้วน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และมีคุณภาพ </w:t>
      </w:r>
    </w:p>
    <w:p w:rsidR="00F96BED" w:rsidRPr="00251F74" w:rsidRDefault="00F96BED" w:rsidP="00F96BED">
      <w:pPr>
        <w:ind w:firstLine="709"/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</w:rPr>
        <w:t>2</w:t>
      </w:r>
      <w:r w:rsidRPr="00251F74">
        <w:rPr>
          <w:rFonts w:ascii="TH SarabunPSK" w:hAnsi="TH SarabunPSK" w:cs="TH SarabunPSK"/>
          <w:sz w:val="32"/>
          <w:szCs w:val="32"/>
          <w:cs/>
        </w:rPr>
        <w:t>. ติดตามการดำเนินงาน พร้อมให้ข้อเสนอแนะ วิธีการ แนวทาง ในการดำเนินงานให้มีประสิทธิภาพ</w:t>
      </w:r>
    </w:p>
    <w:p w:rsidR="00F96BED" w:rsidRPr="00251F74" w:rsidRDefault="00F96BED" w:rsidP="00F96BED">
      <w:pPr>
        <w:rPr>
          <w:rFonts w:ascii="TH SarabunPSK" w:hAnsi="TH SarabunPSK" w:cs="TH SarabunPSK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475A7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860C21">
            <w:pPr>
              <w:ind w:left="33" w:firstLine="6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จังหวัด โดยสำนักงานพัฒนาชุมชนจังหวัด กำหนดแนวทางการดำเนินงานและจัดสรรงบประมาณให้อำเภอ (ตามความเหมาะสม)</w:t>
            </w:r>
          </w:p>
          <w:p w:rsidR="00F96BED" w:rsidRPr="00251F74" w:rsidRDefault="00F96BED" w:rsidP="00860C21">
            <w:pPr>
              <w:ind w:left="33" w:firstLine="6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ปรับปรุงหรือ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แต่งตั้งคณะทำงานตรวจสอบคุณภาพการจัดเก็บข้อมูลความจำเป็นพื้นฐาน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ระดับอำเภอ</w:t>
            </w:r>
          </w:p>
          <w:p w:rsidR="00F96BED" w:rsidRPr="00251F74" w:rsidRDefault="00F96BED" w:rsidP="00860C21">
            <w:pPr>
              <w:ind w:left="33" w:firstLine="6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อำเภอ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โดยคณะทำงานฯ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กำหนดเนื้อหาและแผนการดำเนินงาน การตรวจสอบคุณภาพของข้อมูล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ตามความเหมาะสมและบริบทพื้นที่อำเภอ</w:t>
            </w:r>
          </w:p>
          <w:p w:rsidR="00F96BED" w:rsidRPr="00251F74" w:rsidRDefault="00F96BED" w:rsidP="00860C21">
            <w:pPr>
              <w:ind w:left="33" w:firstLine="68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โดยคณะทำงานฯ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ดำเนินการตรวจสอบคุณภาพข้อมูลฯ และติดตามการดำเนินงาน </w:t>
            </w:r>
            <w:r w:rsidR="00860C21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ในระดับครัวเรือน หมู่บ้าน/ชุมชน ตำบล/องค์กรปกครองส่วนท้องถิ่น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คณะทำงานบริหารการจัดเก็บข้อมูลฯ ระดับอำเภอ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390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หมู่บ้าน/ชุมชน ตำบล/องค์กรปกครองส่วนท้องถิ่น ที่ดำเนินการจัดเก็บข้อมูล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ดำเนินการในไตรมาส 2 (มกราคม – มีนาคม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มีความถูกต้อง ครบถ้วน และมีคุณภาพ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ตรวจสอบคุณภาพข้อมูลฯ และติดตามการดำเนินงานฯ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ในทุกอำเภอ  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ครบทุกตำบล/องค์กรปกครองส่วนท้องถิ่น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ตามแผนการดำเนินงาน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2B043B" w:rsidRPr="00251F74" w:rsidRDefault="002B043B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ตรวจสอบคุณภาพการจัดเก็บข้อมูล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 ระดับจังหวัด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F96BED" w:rsidRPr="00251F74" w:rsidRDefault="00F96BED" w:rsidP="00F96BED">
      <w:pPr>
        <w:ind w:firstLine="709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</w:rPr>
        <w:t>1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. เพื่อตรวจสอบคุณภาพการจัดเก็บข้อมูลฯ ให้ได้ข้อมูลที่มีความถูกต้องครบถ้วน และมีคุณภาพ </w:t>
      </w:r>
    </w:p>
    <w:p w:rsidR="00F96BED" w:rsidRPr="00251F74" w:rsidRDefault="00F96BED" w:rsidP="00F96BED">
      <w:pPr>
        <w:ind w:firstLine="709"/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</w:rPr>
        <w:t>2</w:t>
      </w:r>
      <w:r w:rsidRPr="00251F74">
        <w:rPr>
          <w:rFonts w:ascii="TH SarabunPSK" w:hAnsi="TH SarabunPSK" w:cs="TH SarabunPSK"/>
          <w:sz w:val="32"/>
          <w:szCs w:val="32"/>
          <w:cs/>
        </w:rPr>
        <w:t>. ติดตามการดำเนินงาน พร้อมให้ข้อเสนอแนะ วิธีการ แนวทาง ในการดำเนินงานให้มีประสิทธิภาพ</w:t>
      </w:r>
    </w:p>
    <w:p w:rsidR="00F96BED" w:rsidRPr="00251F74" w:rsidRDefault="00F96BED" w:rsidP="00F96BED">
      <w:pPr>
        <w:rPr>
          <w:rFonts w:ascii="TH SarabunPSK" w:hAnsi="TH SarabunPSK" w:cs="TH SarabunPSK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860C21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โดยคณะทำงานฯ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กำหนดเนื้อหาและแผนการดำเนินงาน การตรวจสอบคุณภาพของข้อมูล ตามความเหมาะสมและบริบทพื้นที่ของจังหวัด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จังหวัดปรับปรุงหรือแต่งตั้งคณะทำงาน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ตรวจสอบคุณภาพการจัดเก็บข้อมูลความจำเป็นพื้นฐาน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ระดับจังหวัด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โดยคณะทำงานฯ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ดำเนินการตรวจสอบคุณภาพข้อมูลฯ และติดตามการดำเนินงาน ในระดับครัวเรือน หมู่บ้าน/ชุมชน ตำบล/องค์กรปกครองส่วนท้องถิ่น และระดับอำเภอ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คณะทำงานบริหารการจัดเก็บข้อมูลฯ ระดับจังหวัด และคณะทำงานตรวจสอบ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คุณภาพการจัดเก็บข้อมูลความจำเป็นพื้นฐาน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ระดับจังหวัด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390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ทุกอำเภอ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2 (มกราคม – มีนาคม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มีความถูกต้อง ครบถ้วน และมีคุณภาพ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มีตรวจสอบคุณภาพข้อมูลฯ และติดตามการดำเนินงานฯ ครบทุกอำเภอ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ที่มีการจัดเก็บข้อมูล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F96BED" w:rsidRPr="00251F74" w:rsidRDefault="00F96BED" w:rsidP="00F96BED">
      <w:pPr>
        <w:rPr>
          <w:rFonts w:ascii="TH SarabunPSK" w:hAnsi="TH SarabunPSK" w:cs="TH SarabunPSK"/>
          <w:sz w:val="18"/>
          <w:szCs w:val="18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5</w:t>
      </w:r>
      <w:proofErr w:type="gram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การเผยแพร่และส่งเสริมการใช้ประโยชน์จากข้อมูลความจำเป็นพื้นฐาน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รณรงค์และเชิญชวนการจัดเก็บข้อมูล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ระดับจังหวัด 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    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เพื่อประชาสัมพันธ์เชิญชวนให้ประชาชนให้ความร่วมมือในการจัดเก็บข้อมูล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</w:t>
      </w:r>
    </w:p>
    <w:p w:rsidR="00F96BED" w:rsidRPr="00251F74" w:rsidRDefault="00F96BED" w:rsidP="00F96BED">
      <w:pPr>
        <w:rPr>
          <w:rFonts w:ascii="TH SarabunPSK" w:hAnsi="TH SarabunPSK" w:cs="TH SarabunPSK"/>
          <w:sz w:val="18"/>
          <w:szCs w:val="18"/>
          <w:cs/>
        </w:rPr>
      </w:pPr>
      <w:r w:rsidRPr="00251F74">
        <w:rPr>
          <w:rFonts w:ascii="TH SarabunPSK" w:hAnsi="TH SarabunPSK" w:cs="TH SarabunPSK"/>
          <w:sz w:val="18"/>
          <w:szCs w:val="18"/>
          <w: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1577E2">
        <w:tc>
          <w:tcPr>
            <w:tcW w:w="10421" w:type="dxa"/>
            <w:shd w:val="clear" w:color="auto" w:fill="C5E0B3" w:themeFill="accent6" w:themeFillTint="66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1577E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577E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จังหวัดจัดทำโครงการฯ </w:t>
            </w:r>
            <w:r w:rsidR="001577E2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เพื่อ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ประชาสัมพันธ์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รณรงค์และเชิญชวน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ประชาชน/ครัวเรือน ทุกภาคส่วน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ให้ความร่วมมือใน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ประจำปี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</w:rPr>
              <w:t>256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 ได้แก่ สื่อวิทยุ สื่อโทรทัศน์ สื่อออนไลน์ การจัดทำป้ายประชาสัมพันธ์ เอกสารหรือนิทรรศการ เป็นต้น</w:t>
            </w:r>
          </w:p>
          <w:p w:rsidR="00F96BED" w:rsidRPr="00251F74" w:rsidRDefault="00F96BED" w:rsidP="001577E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กำหนดรูปแบบและเนื้อหาสาระในการรณรงค์และเชิญชวนการจัดเก็บข้อมูลฯ</w:t>
            </w:r>
          </w:p>
          <w:p w:rsidR="00F96BED" w:rsidRPr="00251F74" w:rsidRDefault="00F96BED" w:rsidP="001577E2">
            <w:pPr>
              <w:ind w:firstLine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ดำเนินการตามโครงการฯ ที่กำหนด</w:t>
            </w:r>
          </w:p>
          <w:p w:rsidR="00F96BED" w:rsidRPr="00251F74" w:rsidRDefault="00F96BED" w:rsidP="001577E2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รายงานผลการดำเนินงานให้กรมฯ ทราบ</w:t>
            </w:r>
          </w:p>
          <w:p w:rsidR="00F96BED" w:rsidRPr="00251F74" w:rsidRDefault="00F96BED" w:rsidP="002C37AF">
            <w:pPr>
              <w:tabs>
                <w:tab w:val="left" w:pos="1852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ทุกจังหวัด (ยกเว้นกรุงเทพมหานคร) </w:t>
            </w:r>
          </w:p>
          <w:p w:rsidR="00F96BED" w:rsidRPr="00251F74" w:rsidRDefault="00F96BED" w:rsidP="002C37AF">
            <w:pPr>
              <w:tabs>
                <w:tab w:val="left" w:pos="1822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2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837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tabs>
                <w:tab w:val="left" w:pos="1872"/>
              </w:tabs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tabs>
                <w:tab w:val="left" w:pos="1872"/>
              </w:tabs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76 จังหวัด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สถานที่ที่จังหวัดกำหนด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ดำเนินการในไตรมาส 1</w:t>
            </w:r>
            <w:r w:rsidR="001577E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577E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2 (เดือนธันวาคม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tabs>
                <w:tab w:val="left" w:pos="1872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ประชาชนรับรู้และให้ความร่วมมือในการจัดเก็บข้อมูล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มากขึ้น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มีคุณภาพ ถูกต้อง และครบถ้วน</w:t>
            </w:r>
          </w:p>
          <w:p w:rsidR="00F96BED" w:rsidRPr="00251F74" w:rsidRDefault="00F96BED" w:rsidP="002C37AF">
            <w:pPr>
              <w:tabs>
                <w:tab w:val="left" w:pos="1872"/>
              </w:tabs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มีการประชาสัมพันธ์เชิญชวนให้ประชาชนให้ความร่วมมือในการจัดเก็บ</w:t>
            </w:r>
          </w:p>
          <w:p w:rsidR="00F96BED" w:rsidRPr="00251F74" w:rsidRDefault="00F96BED" w:rsidP="002C37AF">
            <w:pPr>
              <w:tabs>
                <w:tab w:val="left" w:pos="1872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อย่างน้อยอำเภอละ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ครั้งต่อวัน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spacing w:before="12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ส่งเสริมการใช้ประโยชน์และรับรองคุณภาพข้อมูล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 ระดับองค์กรปกครองส่วนท้องถิ่น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96BED" w:rsidRPr="00251F74" w:rsidRDefault="00F96BED" w:rsidP="00F96BED">
      <w:pPr>
        <w:numPr>
          <w:ilvl w:val="0"/>
          <w:numId w:val="14"/>
        </w:numPr>
        <w:ind w:left="1134" w:hanging="283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เพื่อตรวจสอบความถูกต้อง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ครบถ้วนและรับรองคุณภาพ</w:t>
      </w:r>
      <w:r w:rsidRPr="00251F74">
        <w:rPr>
          <w:rFonts w:ascii="TH SarabunPSK" w:hAnsi="TH SarabunPSK" w:cs="TH SarabunPSK"/>
          <w:sz w:val="32"/>
          <w:szCs w:val="32"/>
          <w:cs/>
        </w:rPr>
        <w:t>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.)</w:t>
      </w:r>
    </w:p>
    <w:p w:rsidR="00F96BED" w:rsidRPr="00251F74" w:rsidRDefault="00F96BED" w:rsidP="00F96BED">
      <w:pPr>
        <w:numPr>
          <w:ilvl w:val="0"/>
          <w:numId w:val="14"/>
        </w:numPr>
        <w:ind w:left="1134" w:hanging="283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 xml:space="preserve">เพื่อนำเสนอผลคุณภาพชีวิตของประชาชน ระดับตำบล/องค์กรปกครองส่วนท้องถิ่น </w:t>
      </w:r>
      <w:r w:rsidR="00FA3869"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ให้สาธารณชนได้รับทราบ</w:t>
      </w:r>
    </w:p>
    <w:p w:rsidR="00F96BED" w:rsidRPr="00251F74" w:rsidRDefault="00F96BED" w:rsidP="00F96BED">
      <w:pPr>
        <w:numPr>
          <w:ilvl w:val="0"/>
          <w:numId w:val="14"/>
        </w:numPr>
        <w:ind w:left="1134" w:hanging="283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เพื่อส่งเสริมการใช้ประโยชน์ข้อมูลฯ จากทุกภาคส่วน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903" w:type="dxa"/>
        <w:tblLook w:val="04A0" w:firstRow="1" w:lastRow="0" w:firstColumn="1" w:lastColumn="0" w:noHBand="0" w:noVBand="1"/>
      </w:tblPr>
      <w:tblGrid>
        <w:gridCol w:w="8903"/>
      </w:tblGrid>
      <w:tr w:rsidR="00251F74" w:rsidRPr="00251F74" w:rsidTr="00FA3869">
        <w:trPr>
          <w:trHeight w:hRule="exact" w:val="391"/>
        </w:trPr>
        <w:tc>
          <w:tcPr>
            <w:tcW w:w="8903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rPr>
          <w:trHeight w:val="55"/>
        </w:trPr>
        <w:tc>
          <w:tcPr>
            <w:tcW w:w="8903" w:type="dxa"/>
          </w:tcPr>
          <w:p w:rsidR="00F96BED" w:rsidRPr="00251F74" w:rsidRDefault="00F96BED" w:rsidP="003527BE">
            <w:pPr>
              <w:spacing w:before="120" w:line="233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พัฒนากรผู้ประสานงานตำบลและผู้บันทึกข้อมูล นำเสนอข้อมูล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รายหมู่บ้าน/ชุมชน ตำบล ต่อที่ประชุมองค์กรปกครองส่วนท้องถิ่น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</w:t>
            </w:r>
            <w:r w:rsidR="00FA386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มีเนื้อหา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อย่างน้อยประกอบด้วย</w:t>
            </w:r>
          </w:p>
          <w:p w:rsidR="00F96BED" w:rsidRPr="00251F74" w:rsidRDefault="00F96BED" w:rsidP="003527BE">
            <w:pPr>
              <w:spacing w:line="233" w:lineRule="auto"/>
              <w:ind w:firstLine="113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นำเสนอรายงานผลข้อมูลฯ ที่สำคัญ เช่น รายงานประชากร รายงานผลตัวชี้วัดที่ผ่านเกณฑ์/ไม่ผ่านเกณฑ์ รายงานข้อมูลรายได้/รายจ่ายเฉลี่ย รายงานข้อมูลครัวเรือนที่ไม่ผ่านเกณฑ์ข้อ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22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รายได้เฉลี่ยของคนในครัวเรือนต่อปี และ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</w:p>
          <w:p w:rsidR="00F96BED" w:rsidRPr="00251F74" w:rsidRDefault="00F96BED" w:rsidP="003527BE">
            <w:pPr>
              <w:spacing w:line="233" w:lineRule="auto"/>
              <w:ind w:firstLine="113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นำเสนอการใช้งานโปรแกรมวิเคราะห์ข้อมูลชุมชนเพื่อพัฒนาระบบสารสนเทศชุมชน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Community Information Radar Analysis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ในการวิเคราะห์ข้อมูลชุมชนอย่างง่าย ให้กับผู้เข้าเวทีรับรองข้อมูลฯ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3527BE">
            <w:pPr>
              <w:spacing w:line="233" w:lineRule="auto"/>
              <w:ind w:firstLine="113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นำเสนอผลการวิเคราะห์ข้อมูลหมู่บ้าน/ชุมชน/ตำบล (ตัวอย่าง) เพื่อการพัฒนาคุณภาพชีวิต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จากโปรแกรม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ผู้บริหารท้องถิ่น ผู้นำท้องที่ และผู้นำชุมชน ร่วมตรวจสอบความถูกต้อง ครบถ้วนของข้อมูลฯ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ปรับปรุงแก้ไขข้อมูล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(ถ้ามี)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 รับรองและยืนยันข้อมูลฯ ของหมู่บ้าน/ชุมชน และตำบล/องค์กรปกครองส่วนท้องถิ่น</w:t>
            </w:r>
            <w:r w:rsidR="00FA3869"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แล้วแจ้งสำนักงานพัฒนาชุมชนอำเภอทราบ เพื่อเสนอข้อมูลฯ ต่อคณะบริหารการจัดเก็บข้อมูลฯ ระดับอำเภอ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ส่งเสริมการจัดทำแผนการพัฒนาคุณภาพชีวิตของประชาชน ระดับหมู่บ้าน/ชุมชน และระดับ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ตำบล/องค์กรปกครองส่วนท้องถิ่น</w:t>
            </w:r>
          </w:p>
          <w:p w:rsidR="00F96BED" w:rsidRPr="00251F74" w:rsidRDefault="00F96BED" w:rsidP="003527BE">
            <w:pPr>
              <w:spacing w:line="233" w:lineRule="auto"/>
              <w:ind w:left="33" w:firstLine="68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6. บูรณาการ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แผนการพัฒนาคุณภาพชีวิตของประชาชน ระดับตำบล/องค์กรปกครองส่วนท้องถิ่น</w:t>
            </w:r>
          </w:p>
          <w:p w:rsidR="00F96BED" w:rsidRPr="00251F74" w:rsidRDefault="00F96BED" w:rsidP="003527BE">
            <w:pPr>
              <w:spacing w:before="120" w:line="233" w:lineRule="auto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*** ฝ่ายเลขานุการ (พัฒนากรผู้ประสานงานตำบล) ต้องนำเสนอผลการประเมินค่าความเชื่อมั่น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ของข้อมูล (คิดเป็นร้อยละ)  ให้ที่ประชุมรับรองผลค่าคะแนนความเชื่อมั่นของข้อมูลฯ ระดับตำบล/องค์กรปกครองส่วนท้องถิ่น พร้อมกรอกข้อมูลลงในแบบคำรับรองข้อมูลฯ หมายเลข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และนำส่งให้อำเภอ ภายในระยะเวลาที่กำหนด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(การประเมินค่าความเชื่อมั่นของข้อมูล : ให้วัดผลจากกระบวนการจัดเก็บข้อมูลฯ </w:t>
            </w:r>
            <w:r w:rsidRPr="00251F7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ทุกขั้นตอน โดยค่าน้ำหนักแต่ละขั้นตอนอยู่ในดุลพินิจของจังหวัดตามความเหมาะสมเพื่อวัดความแตกต่างของข้อมูลฯ ที่จัดเก็บ)</w:t>
            </w:r>
          </w:p>
          <w:p w:rsidR="00F96BED" w:rsidRPr="00251F74" w:rsidRDefault="00F96BED" w:rsidP="003527BE">
            <w:pPr>
              <w:spacing w:before="6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คณะทำงานบริหารการจัดเก็บข้อมูลฯ ระดับตำบล ผู้บริหารท้องถิ่น ผู้บริหารท้องที่ </w:t>
            </w:r>
          </w:p>
          <w:p w:rsidR="00F96BED" w:rsidRPr="00251F74" w:rsidRDefault="00F96BED" w:rsidP="003527BE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และผู้นำชุมชน  ในเขตพื้นที่องค์กรปกครองส่วนท้องถิ่น</w:t>
            </w:r>
          </w:p>
          <w:p w:rsidR="00F96BED" w:rsidRPr="00251F74" w:rsidRDefault="00F96BED" w:rsidP="003527BE">
            <w:pPr>
              <w:spacing w:line="233" w:lineRule="auto"/>
              <w:ind w:firstLine="201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องค์การบริหารส่วนตำบล     จำนวน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5,334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ๆ ละอย่างน้อย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96BED" w:rsidRPr="00251F74" w:rsidRDefault="00F96BED" w:rsidP="003527BE">
            <w:pPr>
              <w:spacing w:line="233" w:lineRule="auto"/>
              <w:ind w:firstLine="201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เทศบาลตำบล                   จำนวน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2,233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ๆ ละอย่างน้อย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F96BED" w:rsidRPr="00251F74" w:rsidRDefault="00F96BED" w:rsidP="003527BE">
            <w:pPr>
              <w:pStyle w:val="Heading2"/>
              <w:spacing w:line="233" w:lineRule="auto"/>
              <w:ind w:firstLine="2014"/>
              <w:rPr>
                <w:rFonts w:ascii="TH SarabunPSK" w:hAnsi="TH SarabunPSK" w:cs="TH SarabunPSK"/>
                <w:b w:val="0"/>
                <w:bCs w:val="0"/>
              </w:rPr>
            </w:pP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  <w:t xml:space="preserve"> 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 xml:space="preserve">เทศบาลเมือง                    จำนวน    178 แห่ง ๆ ละอย่างน้อย </w:t>
            </w:r>
            <w:r w:rsidRPr="00251F74">
              <w:rPr>
                <w:rFonts w:ascii="TH SarabunPSK" w:hAnsi="TH SarabunPSK" w:cs="TH SarabunPSK"/>
                <w:b w:val="0"/>
                <w:bCs w:val="0"/>
                <w:lang w:val="en-US"/>
              </w:rPr>
              <w:t>6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0 คน</w:t>
            </w:r>
          </w:p>
          <w:p w:rsidR="00F96BED" w:rsidRPr="00251F74" w:rsidRDefault="00F96BED" w:rsidP="003527BE">
            <w:pPr>
              <w:pStyle w:val="Heading2"/>
              <w:spacing w:line="233" w:lineRule="auto"/>
              <w:ind w:firstLine="2014"/>
              <w:rPr>
                <w:rFonts w:ascii="TH SarabunPSK" w:hAnsi="TH SarabunPSK" w:cs="TH SarabunPSK"/>
              </w:rPr>
            </w:pP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  <w:t xml:space="preserve"> 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 xml:space="preserve">เทศบาลนครและเมืองพัทยา  จำนวน     </w:t>
            </w:r>
            <w:r w:rsidRPr="00251F74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 xml:space="preserve">31 แห่ง ๆ ละอย่างน้อย </w:t>
            </w:r>
            <w:r w:rsidRPr="00251F74">
              <w:rPr>
                <w:rFonts w:ascii="TH SarabunPSK" w:hAnsi="TH SarabunPSK" w:cs="TH SarabunPSK"/>
                <w:b w:val="0"/>
                <w:bCs w:val="0"/>
                <w:lang w:val="en-US"/>
              </w:rPr>
              <w:t>7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0 คน</w:t>
            </w:r>
          </w:p>
        </w:tc>
      </w:tr>
    </w:tbl>
    <w:p w:rsidR="00F96BED" w:rsidRPr="00251F74" w:rsidRDefault="00F96BED" w:rsidP="00F96BED">
      <w:pPr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251F74" w:rsidRPr="00251F74" w:rsidTr="003527BE">
        <w:trPr>
          <w:trHeight w:hRule="exact" w:val="397"/>
        </w:trPr>
        <w:tc>
          <w:tcPr>
            <w:tcW w:w="8926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8926" w:type="dxa"/>
          </w:tcPr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13,691,900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ind w:left="1418" w:hanging="141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สำนักงานพัฒนาชุมชน</w:t>
            </w:r>
            <w:r w:rsidRPr="00251F74">
              <w:rPr>
                <w:rFonts w:ascii="TH SarabunPSK" w:hAnsi="TH SarabunPSK" w:cs="TH SarabunPSK"/>
                <w:sz w:val="28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องค์กรปกครองส่วนท้องถิ่นทุกแห่งทั่วประเทศ แยกเป็น</w:t>
            </w:r>
          </w:p>
          <w:p w:rsidR="00F96BED" w:rsidRPr="00251F74" w:rsidRDefault="00F96BED" w:rsidP="002C37AF">
            <w:pPr>
              <w:ind w:firstLine="255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องค์การบริหารส่วนตำบล      จำนวน  5,33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  <w:p w:rsidR="00F96BED" w:rsidRPr="00251F74" w:rsidRDefault="00F96BED" w:rsidP="002C37AF">
            <w:pPr>
              <w:ind w:firstLine="255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เทศบาลตำบล                   จำนวน  2,23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  <w:p w:rsidR="00F96BED" w:rsidRPr="00251F74" w:rsidRDefault="00F96BED" w:rsidP="002C37AF">
            <w:pPr>
              <w:ind w:firstLine="255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เทศบาลเมือง                    จำนวน    178 แห่ง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96BED" w:rsidRPr="00251F74" w:rsidRDefault="00F96BED" w:rsidP="002C37AF">
            <w:pPr>
              <w:ind w:firstLine="255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เทศบาลนครและเมืองพัทยา   จำนวน     31 แห่ง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จำนวน 1 วัน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(ครึ่งวัน เช้าหรือบ่าย)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ได้ข้อมูลความจำเป็นพื้นฐาน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.) ที่มีความถูกต้อง ครบถ้วน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และมีคุณภาพ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ผู้บริหารท้องถิ่น ผู้นำท้องที่ และผู้นำชุมชน ได้ตรวจสอบ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และรับทราบข้อมูลของหมู่บ้าน/ชุมชน ตำบล/องค์กรปกครองส่วนท้องถิ่น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และมีการนำไปใช้ประโยชน์อย่างจริงจัง</w:t>
            </w:r>
          </w:p>
          <w:p w:rsidR="00F96BED" w:rsidRPr="00251F74" w:rsidRDefault="00F96BED" w:rsidP="002C37AF">
            <w:pPr>
              <w:pStyle w:val="Heading2"/>
              <w:tabs>
                <w:tab w:val="left" w:pos="2014"/>
              </w:tabs>
              <w:spacing w:before="120"/>
              <w:rPr>
                <w:rFonts w:ascii="TH SarabunPSK" w:hAnsi="TH SarabunPSK" w:cs="TH SarabunPSK"/>
                <w:b w:val="0"/>
                <w:bCs w:val="0"/>
              </w:rPr>
            </w:pPr>
            <w:r w:rsidRPr="00251F74">
              <w:rPr>
                <w:rFonts w:ascii="TH SarabunPSK" w:hAnsi="TH SarabunPSK" w:cs="TH SarabunPSK"/>
                <w:cs/>
              </w:rPr>
              <w:t xml:space="preserve">ตัวชี้วัดกิจกรรม        </w:t>
            </w:r>
            <w:r w:rsidRPr="00251F74">
              <w:rPr>
                <w:rFonts w:ascii="TH SarabunPSK" w:hAnsi="TH SarabunPSK" w:cs="TH SarabunPSK" w:hint="cs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. ทุกหมู่บ้าน/ชุมชน ได้มีการนำเสนอและ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  <w:t>ผ่านการ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รับรองข้อมูล</w:t>
            </w:r>
          </w:p>
          <w:p w:rsidR="00F96BED" w:rsidRPr="00251F74" w:rsidRDefault="00F96BED" w:rsidP="002C37AF">
            <w:pPr>
              <w:pStyle w:val="Heading2"/>
              <w:tabs>
                <w:tab w:val="left" w:pos="2014"/>
              </w:tabs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251F74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                        </w:t>
            </w:r>
            <w:r w:rsidRPr="00251F74">
              <w:rPr>
                <w:rFonts w:ascii="TH SarabunPSK" w:hAnsi="TH SarabunPSK" w:cs="TH SarabunPSK"/>
                <w:b w:val="0"/>
                <w:bCs w:val="0"/>
                <w:cs/>
              </w:rPr>
              <w:t>จากที่ประชุมระดับองค์กรปกครองส่วนท้องถิ่น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 1. จำนวนและสถานะองค์กรปกครองส่วนท้องถิ่น กรมฯ ใช้ข้อมูลตามฐานข้อมูลจำนวนองค์กรปกครองส่วนท้องถิ่นแยกรายจังหวัด จากกรมส่งเสริมการปกครองท้องถิ่น 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(ข้อมูล ณ วันที่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2. กรณีที่องค์กรปกครองส่วนท้องถิ่นยกฐานะ ยุบรวมหรืออื่น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 ให้ใช้จำนวนและพื้นที่เป้าหมายเดิมตามที่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กรมฯ จัดสรร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b/>
                <w:bCs/>
                <w:sz w:val="16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ส่งเสริมการใช้ประโยชน์และรับรองคุณภาพข้อมูลเพื่อการพัฒนาชุมชน ระดับอำเภอ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</w:p>
    <w:p w:rsidR="00F96BED" w:rsidRPr="00251F74" w:rsidRDefault="00F96BED" w:rsidP="00F96BED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เพื่อตรวจสอบความถูกต้อง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ครบถ้วนและรับรองคุณภาพ</w:t>
      </w:r>
      <w:r w:rsidRPr="00251F74">
        <w:rPr>
          <w:rFonts w:ascii="TH SarabunPSK" w:hAnsi="TH SarabunPSK" w:cs="TH SarabunPSK"/>
          <w:sz w:val="32"/>
          <w:szCs w:val="32"/>
          <w:cs/>
        </w:rPr>
        <w:t>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.)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และข้อมูลพื้นฐานระดับหมู่บ้าน (กชช. 2ค)</w:t>
      </w:r>
    </w:p>
    <w:p w:rsidR="00F96BED" w:rsidRPr="00251F74" w:rsidRDefault="00F96BED" w:rsidP="00F96BED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 xml:space="preserve">เพื่อนำเสนอผลคุณภาพชีวิตของประชาชน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ภาพรวมแต่ละ</w:t>
      </w:r>
      <w:r w:rsidRPr="00251F74">
        <w:rPr>
          <w:rFonts w:ascii="TH SarabunPSK" w:hAnsi="TH SarabunPSK" w:cs="TH SarabunPSK"/>
          <w:sz w:val="32"/>
          <w:szCs w:val="32"/>
          <w:cs/>
        </w:rPr>
        <w:t>ตำบล/องค์กรปกครองส่วนท้องถิ่น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และข้อมูลฯ ระดับอำเภอ </w:t>
      </w:r>
      <w:r w:rsidRPr="00251F74">
        <w:rPr>
          <w:rFonts w:ascii="TH SarabunPSK" w:hAnsi="TH SarabunPSK" w:cs="TH SarabunPSK"/>
          <w:sz w:val="32"/>
          <w:szCs w:val="32"/>
          <w:cs/>
        </w:rPr>
        <w:t>ให้สาธารณชนได้รับทราบ</w:t>
      </w:r>
    </w:p>
    <w:p w:rsidR="00F96BED" w:rsidRPr="00251F74" w:rsidRDefault="00F96BED" w:rsidP="00F96BED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เพื่อส่งเสริมและสนับสนุนการใช้ประโยชน์ข้อมูลฯ จากทุกภาคส่วน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</w:p>
    <w:p w:rsidR="00F96BED" w:rsidRPr="00251F74" w:rsidRDefault="00F96BED" w:rsidP="00F96BED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>เพื่อจัดทำเอกสารรายงานคุณภาพชีวิตของประชาชน ระดับอำเภอ ระดับตำบล และองค์กรปกครองส่วนท้องถิ่น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527BE">
        <w:trPr>
          <w:trHeight w:hRule="exact" w:val="397"/>
          <w:tblHeader/>
        </w:trPr>
        <w:tc>
          <w:tcPr>
            <w:tcW w:w="5000" w:type="pct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5000" w:type="pct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พัฒนาการอำเภอนำเสนอข้อมูล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รายหมู่บ้าน/ชุมชน ตำบล/องค์กรปกครองส่วนท้องถิ่น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ในภาพรวมทั้งหมดของอำเภอ ต่อที่ประชุมระดับอำเภอ โดยอย่างน้อยประกอบด้วย</w:t>
            </w:r>
          </w:p>
          <w:p w:rsidR="00F96BED" w:rsidRPr="00251F74" w:rsidRDefault="00F96BED" w:rsidP="002C37AF">
            <w:pPr>
              <w:ind w:left="33" w:firstLine="9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 นำเสนอรายงานผลข้อมูลฯ ที่สำคัญ เช่น รายงานประชากร รายงานผลตัวชี้วัดที่ผ่านเกณฑ์/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 รายงานข้อมูลรายได้/รายจ่ายเฉลี่ย รายงานข้อมูลครัวเรือนที่ไม่ผ่านเกณฑ์ข้อ 22 รายได้เฉลี่ยของคนในครัวเรือนต่อปี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และอื่น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  <w:p w:rsidR="00F96BED" w:rsidRPr="00251F74" w:rsidRDefault="00F96BED" w:rsidP="002C37AF">
            <w:pPr>
              <w:ind w:left="33" w:firstLine="676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พัฒนาการอำเภอนำเสนอข้อมูล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กชช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2ค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รายหมู่บ้าน ตำบล ในภาพรวมทั้งหมดของอำเภอ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ต่อที่ประชุมระดับอำเภอ โดยอย่างน้อยประกอบด้วย</w:t>
            </w:r>
          </w:p>
          <w:p w:rsidR="00F96BED" w:rsidRPr="00251F74" w:rsidRDefault="00F96BED" w:rsidP="002C37AF">
            <w:pPr>
              <w:ind w:left="33" w:firstLine="9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นำเสนอรายงานผลข้อมูลฯ ที่สำคัญ เช่น รายงาน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ระดับการพัฒนาหมู่บ้าน สรุปข้อมูลพื้นฐานของหมู่บ้านในประเด็น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และอื่น ๆ</w:t>
            </w:r>
          </w:p>
          <w:p w:rsidR="00F96BED" w:rsidRPr="00251F74" w:rsidRDefault="00F96BED" w:rsidP="002C37AF">
            <w:pPr>
              <w:ind w:left="33" w:firstLine="676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พัฒนาการอำเภอนำเสน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อผลการวิเคราะห์ข้อมูล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  <w:p w:rsidR="00F96BED" w:rsidRPr="00251F74" w:rsidRDefault="00F96BED" w:rsidP="002C37AF">
            <w:pPr>
              <w:ind w:left="33" w:firstLine="9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นำเสนอการใช้งานโปรแกรมวิเคราะห์ข้อมูลชุมชนเพื่อพัฒนาระบบสารสนเทศชุมชน :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Community Information Radar Analysis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ในการใช้วิเคราะห์ข้อมูลชุมชนอย่างง่าย ให้กับผู้เข้าเวทีรับรองข้อมูลฯ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2C37AF">
            <w:pPr>
              <w:ind w:left="33" w:firstLine="9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นำเสนอผลการวิเคราะห์ข้อมูลหมู่บ้าน/ชุมชน/ตำบล (ตัวอย่าง) เพื่อการพัฒนาคุณภาพชีวิต จากโปรแกรม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CIA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เพื่อให้ผู้เข้าเวทีรับรองข้อมูลฯ ได้รับทราบและนำไปใช้ประโยชน์</w:t>
            </w:r>
          </w:p>
          <w:p w:rsidR="00F96BED" w:rsidRPr="00251F74" w:rsidRDefault="00F96BED" w:rsidP="002C37AF">
            <w:pPr>
              <w:ind w:left="33" w:firstLine="676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4. 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คณะทำงานบริหารการจัดเก็บข้อมูลฯ ระดับอำเภอ ร่วมตรวจสอบความถูกต้อง ครบถ้วนของข้อมูลฯ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ปรับปรุงแก้ไขข้อมูล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และข้อมูล กชช. 2ค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(ถ้ามี)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รับรองข้อมูลและยืนยันข้อมูลฯ ของอำเภอ แล้วแจ้งสำนักงานพัฒนาชุมชนจังหวัดทราบ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เพื่อเสนอข้อมูลฯ ต่อคณะบริหารการจัดเก็บข้อมูลฯ ระดับจังหวัด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จัดทำเอกสารสรุปผลการจัดเก็บข้อมูล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ส่งคืนข้อมูลให้แต่ละตำบล/อปท.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ส่งเสริมการจัดทำแผนการพัฒนาคุณภาพชีวิตของประชาชน ระดับ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ตำบล/องค์กรปกครองส่วนท้องถิ่น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ind w:left="33" w:firstLine="68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 บูรณาการ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แผนการพัฒนาคุณภาพชีวิตของประชาชน ระดับ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ind w:left="720"/>
              <w:jc w:val="both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***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ฝ่ายเลขานุการ 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การอำเภอ) ต้องนำเสนอผลการประเมินค่าความเชื่อมั่นของข้อมูล ให้ที่ประชุมรับรองผลค่าคะแนน (คิดเป็นร้อยละ) ความเชื่อมั่นของข้อมูลฯ ระดับอำเภอ พร้อมกรอกข้อมูลลงในแบบคำรับรองข้อมูลฯ ระดับอำเภอ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และนำส่งให้จังหวัด ภายในระยะเวลาที่กำหนด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คณะทำงานบริหารการจัดเก็บข้อมูลฯ ระดับอำเภอ จำนวน 878 อำเภอ 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(อำเภอ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 ละ 20 คน หรือตามความเหมาะสม)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3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073,000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ทุกอำเภอ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 878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ดำเนินการในไตรมาส 3 (เมษายน 2562)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 วัน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F96BED" w:rsidRPr="00251F74" w:rsidRDefault="00F96BED" w:rsidP="002C37A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และข้อมูล กชช. 2ค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ที่มีความถูกต้อง ครบถ้วน และมีคุณภาพ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96BED" w:rsidRPr="00251F74" w:rsidRDefault="00F96BED" w:rsidP="002C37A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ผู้บริหารท้องถิ่น ผู้นำท้องที่ และผู้นำชุมชน ได้ตรวจสอบ และรับทราบข้อมูลของหมู่บ้าน/ชุมชน ตำบล/อปท. และมีการนำไปใช้ประโยชน์อย่างจริงจัง</w:t>
            </w:r>
          </w:p>
          <w:p w:rsidR="00F96BED" w:rsidRPr="00251F74" w:rsidRDefault="00F96BED" w:rsidP="002C37A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องค์กรปกครองส่วนท้องถิ่นนำข้อมูลฯ ไปใช้ประโยชน์ในการพัฒนาคุณภาพชีวิตของประชาชน มากขึ้น </w:t>
            </w:r>
          </w:p>
          <w:p w:rsidR="00F96BED" w:rsidRPr="00251F74" w:rsidRDefault="00F96BED" w:rsidP="002C37A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สาธารณชนได้รับทราบคุณภาพชีวิตของตนเอง หมู่บ้าน/ชุมชน ตำบล/อปท. และระดับอำเภอ</w:t>
            </w:r>
          </w:p>
          <w:p w:rsidR="00F96BED" w:rsidRPr="00251F74" w:rsidRDefault="00F96BED" w:rsidP="002C37AF">
            <w:pPr>
              <w:spacing w:before="120"/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ของทุกตำบล/องค์กรปกครองส่วนท้องถิ่น ได้มีการนำเสนอและ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รับรองข้อมูลจากที่ประชุมระดับอำเภอ</w:t>
            </w:r>
          </w:p>
          <w:p w:rsidR="00F96BED" w:rsidRPr="00251F74" w:rsidRDefault="00F96BED" w:rsidP="002C37AF">
            <w:pPr>
              <w:ind w:left="1418" w:firstLine="56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ข้อมูล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กชช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2ค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ของทุก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หมู่บ้าน/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ตำบล ได้มีการนำเสนอและรับรองข้อมูล</w:t>
            </w:r>
          </w:p>
          <w:p w:rsidR="00F96BED" w:rsidRPr="00251F74" w:rsidRDefault="00F96BED" w:rsidP="002C37AF">
            <w:pPr>
              <w:ind w:left="1418" w:firstLine="56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จากที่ประชุมระดับอำเภอ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000FC" w:rsidRPr="00251F74" w:rsidRDefault="00A000FC" w:rsidP="00F96BE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1.5.4 ส่งเสริมการใช้ประโยชน์จากข้อมูลเพื่อการพัฒนาคุณภาพชีวิตของประชาชน ระดับจังหวัด</w:t>
      </w:r>
    </w:p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1) สนับสนุนการพัฒนาคุณภาพชีวิตของประชาชน ระดับจังหวัด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เพื่อสนับสนุน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การพัฒนาคุณภาพชีวิตของประชาชน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ของหน่วยงานต่าง</w:t>
      </w:r>
      <w:r w:rsidR="003527BE"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F96BED" w:rsidRPr="00251F74" w:rsidRDefault="00F96BED" w:rsidP="00F96BED">
      <w:pPr>
        <w:rPr>
          <w:rFonts w:ascii="TH SarabunPSK" w:hAnsi="TH SarabunPSK" w:cs="TH SarabunPSK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3527BE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FA0420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0D278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จังหวัดทบทวนแผนการพัฒนาคุณภาพชีวิตของประชาชน ระดับจังหวัด ปี 2561 (รายล</w:t>
            </w:r>
            <w:r w:rsidR="00FA042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ะเอียดตามหนังสือกรมฯ</w:t>
            </w:r>
            <w:r w:rsidR="000D278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 มท 0405.6/ว 1385 ลงวันที่ 3 กรกฎาคม 2561) จา</w:t>
            </w:r>
            <w:r w:rsidR="00CB22D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0D278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ระบบรายงาน</w:t>
            </w:r>
            <w:r w:rsidR="00CB22D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ผลคุณภาพชีวิต (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app2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cdd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pdr</w:t>
            </w:r>
            <w:proofErr w:type="spellEnd"/>
            <w:r w:rsidR="00CB22D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 กรณีที่มีการ</w:t>
            </w:r>
            <w:r w:rsidR="002E64F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ปรับแผนให้บันทึกแก้ไขในระบบฯ</w:t>
            </w:r>
          </w:p>
          <w:p w:rsidR="00F96BED" w:rsidRPr="00251F74" w:rsidRDefault="00F96BED" w:rsidP="00FA0420">
            <w:pPr>
              <w:ind w:left="33" w:firstLine="68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จังหวัดสนับสนุนติดต</w:t>
            </w:r>
            <w:r w:rsidR="009E53E1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ามการพัฒนาคุณภาพชีวิตของประชาชน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</w:t>
            </w:r>
            <w:r w:rsidR="00CB0EA6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ความรับผิดชอบเพื่อขับเคลื่อน</w:t>
            </w:r>
            <w:r w:rsidR="0064448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กิจกรรมตามแผนฯ ให้เป็นรูปธรรม</w:t>
            </w:r>
          </w:p>
          <w:p w:rsidR="00F96BED" w:rsidRPr="00251F74" w:rsidRDefault="00F96BED" w:rsidP="00FA0420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รายงานผลการดำเนินงานให้กรมฯ ทราบ</w:t>
            </w:r>
            <w:r w:rsidR="00B61E6B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ภายในวันที่ 31 กรกฎาคม 2562 พร้อมบันทึกข้อมูลในระบบรายงานผลคุณภาพชีวิต </w:t>
            </w:r>
            <w:r w:rsidR="00FA042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โดยใช้ข้อมูล </w:t>
            </w:r>
            <w:proofErr w:type="spellStart"/>
            <w:r w:rsidR="00FA042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="00FA0420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 ปี 2562 และข้อมูล กชช. 2ค ปี 2562 ชี้เป้าการดำเนินการ</w:t>
            </w:r>
          </w:p>
          <w:p w:rsidR="00FA0420" w:rsidRPr="00251F74" w:rsidRDefault="00FA0420" w:rsidP="00FA0420">
            <w:pPr>
              <w:ind w:left="33" w:firstLine="6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4. รายงานแผนการพัฒนาคุณภาพชีวิตของประชาชน ระดับจังหวัด ให้กรมฯ ทราบ ภายในวันที่ 31 กรกฎาคม 2562 พร้อมบันทึกข้อมูลในระบบรายงานผลคุณภาพชีวิต</w:t>
            </w:r>
            <w:r w:rsidR="003274C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app2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cdd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 xml:space="preserve"> go</w:t>
            </w:r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3274C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3274CD" w:rsidRPr="00251F74">
              <w:rPr>
                <w:rFonts w:ascii="TH SarabunPSK" w:hAnsi="TH SarabunPSK" w:cs="TH SarabunPSK"/>
                <w:sz w:val="32"/>
                <w:szCs w:val="32"/>
              </w:rPr>
              <w:t>pdr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0259F6" w:rsidRPr="00251F74" w:rsidRDefault="000259F6" w:rsidP="000259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0259F6" w:rsidRPr="00251F74" w:rsidRDefault="000259F6" w:rsidP="000259F6">
            <w:pPr>
              <w:ind w:left="592" w:hanging="2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="002D425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ใช้ข้อมูล </w:t>
            </w:r>
            <w:proofErr w:type="spellStart"/>
            <w:r w:rsidR="002D425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="002D425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ปี 2561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FA0420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หน่วยงานภาคีการพัฒนา ระดับจังหวัด หมู่บ้าน/ชุมชน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ประชาชนกลุ่มเป้าหมาย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หัวหน้ากลุ่มงานฯ นักวิชาการฯ 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760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2 (มกราคม – มีนาคม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หมู่บ้าน/ชุมชน/ประชาชนกลุ่มเป้าหมาย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พัฒนาคุณภาพชีวิต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สนับสนุนติดตามการพัฒนาคุณภาพชีวิตของประชาชน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4C57AB" w:rsidRPr="00251F74" w:rsidRDefault="004C57AB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2) ประชุมเชิงปฏิบัติการบูรณาการแผนงานพัฒนาคุณภาพชีวิตของประชาชน ระดับจังหวัด</w:t>
      </w:r>
    </w:p>
    <w:p w:rsidR="00F96BED" w:rsidRPr="00251F74" w:rsidRDefault="00F96BED" w:rsidP="00F96BED">
      <w:pPr>
        <w:spacing w:before="120"/>
        <w:ind w:right="-329"/>
        <w:rPr>
          <w:rFonts w:ascii="TH SarabunPSK" w:hAnsi="TH SarabunPSK" w:cs="TH SarabunPSK"/>
          <w:spacing w:val="-8"/>
          <w:sz w:val="32"/>
          <w:szCs w:val="32"/>
          <w:cs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>เพื่อส่งเสริมการใช้ประโยชน์ข้อมูลเพื่อการพัฒนาชุมชน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>ในการ</w:t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>พัฒนาคุณภาพชีวิตของประชาชน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br/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>แก่ภาคีการพัฒนา ระดับจังหวัด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3527BE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90714" w:rsidRPr="00251F74" w:rsidTr="002C37AF">
        <w:tc>
          <w:tcPr>
            <w:tcW w:w="9209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1B53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จังหวัดจัดประชุมเชิงปฏิบัติการ</w:t>
            </w:r>
            <w:r w:rsidR="003527B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บูรณาการแผนงานพัฒนาคุณภาพชีวิตของประชาชน โดยมีกลุ่มเป้าหมาย คือ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ผู้แทนหน่วยงานภาคีการพัฒนาและองค์กรปกครองส่วนท้องถิ่น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เพื่อส่งเสริมการใช้ประโยชน์ข้อมูลเพื่อการพัฒนาชุมชน โดย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เนื้อหาการประชุมฯ ประกอบด้วย</w:t>
            </w:r>
          </w:p>
          <w:p w:rsidR="00F96BED" w:rsidRPr="00251F74" w:rsidRDefault="00C765F1" w:rsidP="002C37AF">
            <w:pPr>
              <w:ind w:left="1134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D27908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นำเสนอผลการพัฒนาคุณภาพ</w:t>
            </w:r>
            <w:r w:rsidR="00A97743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ชีวิตของประชาชน ระดับจังหวัด ปี 2561</w:t>
            </w:r>
          </w:p>
          <w:p w:rsidR="00C765F1" w:rsidRPr="00251F74" w:rsidRDefault="00C765F1" w:rsidP="002C37AF">
            <w:pPr>
              <w:ind w:left="1134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ผลการจัดเก็บข้อมูลความจำเป็นพื้นฐาน (</w:t>
            </w:r>
            <w:proofErr w:type="spellStart"/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2562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และข้อมูลพื้นฐานระดับหมู่บ้าน </w:t>
            </w:r>
          </w:p>
          <w:p w:rsidR="00F96BED" w:rsidRPr="00251F74" w:rsidRDefault="00C765F1" w:rsidP="002C37AF">
            <w:pPr>
              <w:ind w:left="1134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(กชช. 2ค)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054A3C" w:rsidRPr="00251F74" w:rsidRDefault="004729EA" w:rsidP="002C37AF">
            <w:pPr>
              <w:ind w:left="1134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บูรณาการ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แผนงาน/โครงการ เพื่อการพัฒนาคุณภาพชีวิต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โดยใช้</w:t>
            </w:r>
            <w:r w:rsidR="001D40D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54A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054A3C" w:rsidP="002C37AF">
            <w:pPr>
              <w:ind w:left="1134" w:hanging="141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1D40D7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1D40D7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="001D40D7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D40D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2562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และข้อมูล</w:t>
            </w:r>
            <w:r w:rsidR="001D40D7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กชช.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D40D7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="00470268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0268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ชี้เป้าการดำเนินการ</w:t>
            </w:r>
          </w:p>
          <w:p w:rsidR="00B03E76" w:rsidRPr="00251F74" w:rsidRDefault="0042709B" w:rsidP="00713846">
            <w:pPr>
              <w:ind w:left="1305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054A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รายงานแผนการพัฒนาคุณภาพชีวิตของประชาชน ระดับจังหวัด ให้กรมฯ ทราบ ภายในวันที่ 31 กรกฎาคม 2562 พร้อมบันทึกข้อมูลในระบบรายงานผลคุณภาพชีวิต </w:t>
            </w:r>
          </w:p>
          <w:p w:rsidR="0042709B" w:rsidRPr="00251F74" w:rsidRDefault="00B03E76" w:rsidP="00713846">
            <w:pPr>
              <w:ind w:left="1305" w:hanging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54A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>app2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>cdd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 xml:space="preserve"> go</w:t>
            </w:r>
            <w:r w:rsidR="00054A3C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054A3C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054A3C" w:rsidRPr="00251F74">
              <w:rPr>
                <w:rFonts w:ascii="TH SarabunPSK" w:hAnsi="TH SarabunPSK" w:cs="TH SarabunPSK"/>
                <w:sz w:val="32"/>
                <w:szCs w:val="32"/>
              </w:rPr>
              <w:t>pdr</w:t>
            </w:r>
            <w:proofErr w:type="spellEnd"/>
            <w:r w:rsidR="00054A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ผู้แทนหน่วยงานภาคีการพัฒนาและองค์กรปกครองส่วนท้องถิ่น ในจังหวัด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50 </w:t>
            </w: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หน่วยงาน)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577,000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ทุกจังหวัด (ยกเว้น กรุงเทพมหานคร)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(พฤษภาคม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หน่วยงานภาคีการพัฒนาและองค์กรปกครองส่วนท้องถิ่น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และข้อมูล กชช. 2ค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ไปใช้ประโยชน์ในการพัฒนาคุณภาพชีวิตของประชาชน</w:t>
            </w:r>
          </w:p>
          <w:p w:rsidR="00E65C79" w:rsidRPr="00251F74" w:rsidRDefault="00F96BED" w:rsidP="00BE465A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E465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E65C7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แผนงาน/โครงการ</w:t>
            </w:r>
            <w:r w:rsidR="00E65C7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E65C7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</w:t>
            </w:r>
            <w:r w:rsidR="00E65C7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</w:t>
            </w:r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พื่อการพัฒนาคุณภาพชีวิต ระดับจังหวัด </w:t>
            </w:r>
          </w:p>
          <w:p w:rsidR="00F96BED" w:rsidRPr="00251F74" w:rsidRDefault="00E65C79" w:rsidP="00E65C7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โดยใช้ประโยชน์จากข้อมูล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E465A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กชช. 2ค ประจำปี 2562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</w:tc>
      </w:tr>
    </w:tbl>
    <w:p w:rsidR="0046361F" w:rsidRPr="00251F74" w:rsidRDefault="0046361F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46361F" w:rsidRPr="00251F74" w:rsidRDefault="0046361F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4C57AB" w:rsidRPr="00251F74" w:rsidRDefault="004C57AB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4C57AB" w:rsidRPr="00251F74" w:rsidRDefault="004C57AB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3) ประชาสัมพันธ์การพัฒนาคุณภาพชีวิตของประชาชน ระดับจังหวัด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1</w:t>
      </w:r>
      <w:r w:rsidRPr="00251F74">
        <w:rPr>
          <w:rFonts w:ascii="TH SarabunPSK" w:hAnsi="TH SarabunPSK" w:cs="TH SarabunPSK"/>
          <w:sz w:val="32"/>
          <w:szCs w:val="32"/>
          <w:cs/>
        </w:rPr>
        <w:t>.   เพื่อประชาสัมพันธ์การพัฒนาคุณภาพชีวิตของประชาชน ระดับจังหวัด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sz w:val="32"/>
          <w:szCs w:val="32"/>
          <w:cs/>
        </w:rPr>
        <w:t>ให้สาธารณชนได้รับทราบ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sz w:val="32"/>
          <w:szCs w:val="32"/>
          <w:cs/>
        </w:rPr>
        <w:t xml:space="preserve">     2.   เพื่อส่งเสริมและสนับสนุนการนำข้อมูล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และข้อมูล กชช. 2ค </w:t>
      </w:r>
      <w:r w:rsidRPr="00251F74">
        <w:rPr>
          <w:rFonts w:ascii="TH SarabunPSK" w:hAnsi="TH SarabunPSK" w:cs="TH SarabunPSK"/>
          <w:sz w:val="32"/>
          <w:szCs w:val="32"/>
          <w:cs/>
        </w:rPr>
        <w:t>ไปใช้ประโยชน์อย่างกว้างขวาง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1B53A5">
        <w:trPr>
          <w:tblHeader/>
        </w:trPr>
        <w:tc>
          <w:tcPr>
            <w:tcW w:w="10420" w:type="dxa"/>
            <w:shd w:val="clear" w:color="auto" w:fill="C5E0B3" w:themeFill="accent6" w:themeFillTint="66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0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1B53A5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จังหวัดจัดทำเอกสารรายงานคุณภาพชีวิตคนไทย จากข้อมูล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ปี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</w:t>
            </w:r>
          </w:p>
          <w:p w:rsidR="001B53A5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B53A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จังหวัดกำหนดเกณฑ์ตัดสินองค์กรปกครองส่วนท้องถิ่นดีเด่น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และหน่วยงานภาคีการพัฒนาดีเด่น</w:t>
            </w:r>
            <w:r w:rsidR="001B53A5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ในการสนับสนุนการจัดเก็บและนำข้อมูล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ไปใช้ประโยชน์ โดยอำเภอคัดเลือกองค์กรปกครองส่วนท้องถิ่นดีเด่น ส่งให้จังหวัดพิจารณา </w:t>
            </w:r>
            <w:r w:rsidR="00E65C7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และจังหวัด</w:t>
            </w:r>
            <w:r w:rsidR="00E65C7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คัดเลือก</w:t>
            </w:r>
            <w:r w:rsidR="00E65C7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หน่วยงานภาคีการพัฒนาดีเด่นเบื้องต้น </w:t>
            </w:r>
            <w:r w:rsidR="00E65C79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ส่งให้จังหวัดพิจารณา</w:t>
            </w:r>
          </w:p>
          <w:p w:rsidR="001B53A5" w:rsidRPr="00251F74" w:rsidRDefault="001B53A5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จังหวัดพิจารณาคัดเลือกองค์กรปกครองส่วนท้องถิ่น ดีเด่น จังหวัดละ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และหน่วยงานภาคี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จังหวัดละ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  <w:p w:rsidR="00F96BED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1B53A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จังหวัดเผยแพร่รายงานคุณภาพชีวิตของคนไทยฯ ให้ภาคส่วนต่าง ๆ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</w:t>
            </w:r>
          </w:p>
          <w:p w:rsidR="001B53A5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มอบประกาศเกียรติบัตรผู้จัดเก็บข้อมูล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ดีเด่น 3 คน และผู้บันทึกข้อมูลฯ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ดีเด่น 1 คน</w:t>
            </w:r>
          </w:p>
          <w:p w:rsidR="001B53A5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="001B53A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มอบประกาศเกียรติบัตรและโล่รางวัล องค์กรปกครองส่วนท้องถิ่นดีเด่น ด้านการสนับสนุน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การจัดเก็บ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และนำข้อมูล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ไปใช้ประโยชน์ (คัดเลือกจากทั้งเขตชนบทและเขตเมือง)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และหน่วยงานภาคีการพัฒนาดีเด่น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F96BED" w:rsidRPr="00251F74" w:rsidRDefault="00F96BED" w:rsidP="001B53A5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ประชาสัมพันธ์การพัฒนาคุณภาพชีวิตของประชาชน ระดับจังหวัด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ให้สาธารณชนได้รับทราบ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ตามช่องทางประชาสัมพันธ์ต่าง</w:t>
            </w:r>
            <w:r w:rsidR="001B53A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ๆ ของจังหวัด</w:t>
            </w:r>
            <w:r w:rsidR="00E65C79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และช่องทางอื่น</w:t>
            </w:r>
          </w:p>
          <w:p w:rsidR="00F96BED" w:rsidRPr="00251F74" w:rsidRDefault="00F96BED" w:rsidP="002C37AF">
            <w:pPr>
              <w:spacing w:before="120"/>
              <w:ind w:left="1701" w:hanging="1701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หน่วยงานภาคีการพัฒนา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องค์กรปกครองส่วนท้องถิ่น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,9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  <w:r w:rsidR="008E59F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ทุกจังหวัด (ยกเว้น กรุงเทพมหานคร)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3 (พฤษภาคม – มิถุนายน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1.  สาธารณชนได้รับทราบคุณภาพชีวิตของคนไทยของทุกจังหวัด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2.  ทุกภาคส่วนมีการนำข้อมูล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 กชช. 2ค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ไปใช้ประโยชน์ในการพัฒนาคุณภาพชีวิต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ประชาชน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มากยิ่งขึ้น 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3.  องค์กรปกครองส่วนท้องถิ่นและหน่วยงานภาคีการพัฒนา ให้การสนับสนุนในการบริหาร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มากขึ้น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 ผู้บริหารขององค์กรปกครองส่วนท้องถิ่น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และหน่วยงานภาคีการพัฒนา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เห็นความสำคัญของ</w:t>
            </w:r>
          </w:p>
          <w:p w:rsidR="00F96BED" w:rsidRPr="00251F74" w:rsidRDefault="00F96BED" w:rsidP="001B53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และข้อมูล กชช. 2ค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และนำไปใช้ประโยชน์มากขึ้น</w:t>
            </w:r>
          </w:p>
          <w:p w:rsidR="001B53A5" w:rsidRPr="00251F74" w:rsidRDefault="001B53A5" w:rsidP="001B53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6BED" w:rsidRPr="00251F74" w:rsidRDefault="00F96BED" w:rsidP="002C37AF">
            <w:pPr>
              <w:spacing w:before="120"/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1.  มีเอกสารรายงานคุณภาพชีวิตของคนไทย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ระดับจังหวัด 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มีองค์กรปกครองส่วนท้องถิ่นดีเด่นฯ จำนวน 228 แห่ง </w:t>
            </w:r>
          </w:p>
          <w:p w:rsidR="00F96BED" w:rsidRPr="00251F74" w:rsidRDefault="00F96BED" w:rsidP="002C37AF">
            <w:pPr>
              <w:ind w:left="1418" w:hanging="1418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3.  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หน่วยงานภาคีการพัฒนาดีเด่น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76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     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ระดับจังหวัด ดีเด่น 3 คน และผู้บันทึกข้อมูลฯ ดีเด่น ระดับจังหวัด 1 คน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ประชาสัมพันธ์การพัฒนาคุณภาพชีวิตของประชาชน ระดับจังหวัด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ให้สาธารณชนได้รับทราบ 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ตามช่องทางประชาสัมพันธ์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ของจังหวัด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5925 3100, 0 2141 6299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7B8FC" wp14:editId="5490772F">
                <wp:simplePos x="0" y="0"/>
                <wp:positionH relativeFrom="column">
                  <wp:posOffset>7258050</wp:posOffset>
                </wp:positionH>
                <wp:positionV relativeFrom="paragraph">
                  <wp:posOffset>1063625</wp:posOffset>
                </wp:positionV>
                <wp:extent cx="200025" cy="190500"/>
                <wp:effectExtent l="9525" t="6350" r="9525" b="22225"/>
                <wp:wrapNone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666666"/>
                            </a:gs>
                            <a:gs pos="50000">
                              <a:srgbClr val="000000"/>
                            </a:gs>
                            <a:gs pos="100000">
                              <a:srgbClr val="666666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/>
                          </a:outerShdw>
                        </a:effectLst>
                      </wps:spPr>
                      <wps:txbx>
                        <w:txbxContent>
                          <w:p w:rsidR="00CB0EA6" w:rsidRPr="003C77C8" w:rsidRDefault="00CB0EA6" w:rsidP="00F96B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32"/>
                                <w:szCs w:val="36"/>
                              </w:rPr>
                            </w:pPr>
                            <w:r w:rsidRPr="003C77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32"/>
                                <w:szCs w:val="36"/>
                                <w:cs/>
                              </w:rPr>
                              <w:t>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7B8FC" id="Text Box 59" o:spid="_x0000_s1027" type="#_x0000_t202" style="position:absolute;left:0;text-align:left;margin-left:571.5pt;margin-top:83.75pt;width:15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" fillcolor="#666" strokeweight="1pt">
                <v:fill color2="black" focus="50%" type="gradient"/>
                <v:shadow on="t" color="#7f7f7f" offset="1pt"/>
                <v:textbox>
                  <w:txbxContent>
                    <w:p w:rsidR="00CB0EA6" w:rsidRPr="003C77C8" w:rsidRDefault="00CB0EA6" w:rsidP="00F96BE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32"/>
                          <w:szCs w:val="36"/>
                        </w:rPr>
                      </w:pPr>
                      <w:r w:rsidRPr="003C77C8">
                        <w:rPr>
                          <w:rFonts w:ascii="TH SarabunPSK" w:hAnsi="TH SarabunPSK" w:cs="TH SarabunPSK"/>
                          <w:b/>
                          <w:bCs/>
                          <w:color w:val="FFFFFF"/>
                          <w:sz w:val="32"/>
                          <w:szCs w:val="36"/>
                          <w:cs/>
                        </w:rPr>
                        <w:t>79</w:t>
                      </w:r>
                    </w:p>
                  </w:txbxContent>
                </v:textbox>
              </v:shape>
            </w:pict>
          </mc:Fallback>
        </mc:AlternateConten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22"/>
          <w:szCs w:val="22"/>
        </w:rPr>
      </w:pPr>
    </w:p>
    <w:p w:rsidR="00F96BED" w:rsidRPr="00251F74" w:rsidRDefault="00F96BED" w:rsidP="00F96BED">
      <w:pPr>
        <w:spacing w:before="120"/>
        <w:rPr>
          <w:rFonts w:ascii="TH SarabunPSK" w:hAnsi="TH SarabunPSK" w:cs="TH SarabunPSK"/>
          <w:b/>
          <w:bCs/>
          <w:sz w:val="22"/>
          <w:szCs w:val="22"/>
        </w:rPr>
      </w:pPr>
    </w:p>
    <w:p w:rsidR="00F96BED" w:rsidRPr="00251F74" w:rsidRDefault="00F96BED" w:rsidP="00F96BED">
      <w:pPr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  การบริหารการจัดเก็บและใช้ประโยชน์ข้อมูลพื้นฐานระดับหมู่บ้าน (กชช. 2ค)</w:t>
      </w: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ค่าบันทึกและประมวลผลข้อมูลพื้นฐานระดับหมู่บ้าน (กชช. </w:t>
      </w:r>
      <w:r w:rsidRPr="00251F7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ค)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    </w:t>
      </w:r>
      <w:r w:rsidRPr="00251F74">
        <w:rPr>
          <w:rFonts w:ascii="TH SarabunPSK" w:hAnsi="TH SarabunPSK" w:cs="TH SarabunPSK"/>
          <w:sz w:val="32"/>
          <w:szCs w:val="32"/>
          <w:cs/>
        </w:rPr>
        <w:t>เพื่อรวบรวม ตรวจสอบคุณภาพ และวิเคราะห์ผลการจัดเก็บข้อมูล ให้ได้ข้อมูล</w:t>
      </w: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ที่มีความถูกต้อง ครบถ้วน มีคุณภาพสามารถนำข้อมูลไปใช้ประโยชน์</w:t>
      </w: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18"/>
          <w:szCs w:val="18"/>
          <w:cs/>
        </w:rPr>
      </w:pPr>
      <w:r w:rsidRPr="00251F74">
        <w:rPr>
          <w:rFonts w:ascii="TH SarabunPSK" w:hAnsi="TH SarabunPSK" w:cs="TH SarabunPSK"/>
          <w:sz w:val="18"/>
          <w:szCs w:val="18"/>
          <w: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B870C7">
        <w:trPr>
          <w:tblHeader/>
        </w:trPr>
        <w:tc>
          <w:tcPr>
            <w:tcW w:w="10421" w:type="dxa"/>
            <w:shd w:val="clear" w:color="auto" w:fill="C5E0B3" w:themeFill="accent6" w:themeFillTint="66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F96BED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กรมฯ จัดทำบัญชีจัดสรรหมู่บ้านเป้าหมาย พร้อมจัดสรรงบประมาณตามจำนวนหมู่บ้านเป้าหมาย</w:t>
            </w:r>
          </w:p>
          <w:p w:rsidR="00F96BED" w:rsidRPr="00251F74" w:rsidRDefault="00D41B0F" w:rsidP="00D41B0F">
            <w:p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ที่กำหนด 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 ตรวจสอบหมู่บ้านเป้าหมาย ชี้แจงการดำเนินงานแก่อำเภอ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จัดสรรงบประมาณตามจำนวนหมู่บ้านเป้าหมายที่กำหนด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คณะทำงานฯ ระดับตำบล จัดเก็บข้อมูลโดยกรอกข้อมูลที่ทราบและสัมภาษณ์ซ้ำจากคณะกรรมการหมู่บ้าน ผู้นำหมู่บ้าน/ชุมชน ปราชญ์ชาวบ้าน รวบรวมส่งให้ผู้บันทึกข้อมูลของตำบล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ผู้บันทึกข้อมูลทำการบันทึกข้อมูลตามแบบสอบถามข้อมูลพื้นฐานระดับหมู่บ้าน (กชช. 2ค)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ผู้บันทึกข้อมูลทำการตรวจสอบความถูกต้องของข้อมูล และข้อมูลที่บันทึกทั้งหมดให้สำนักงานพัฒนาชุมชนอำเภอ หรือ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ข้อมูลเข้าสู่ฐานข้อมูลกลาง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Server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พร้อมแจ้งให้สำนักงานพัฒนาชุมชนอำเภอทราบ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พัฒนากรและผู้บันทึก ฯ ร่วมนำเสนอผลการจัดเก็บข้อมูลของตำบล แก่คณะทำงานฯ ระดับตำบล ทำการตรวจสอบความถูกต้องของข้อมูล และดำเนินการปรับปรุงแก้ไขให้ถูกต้อง (ถ้ามี)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 ฯ ระดับอำเภอ ตรวจสอบความถูกต้องครบถ้วนของข้อมูล นำเสนอในที่ประชุมอำเภอ สำเนาให้ทุกส่วนราชการของอำเภอใช้ประโยชน์ และนำส่งข้อมูลที่บันทึกทั้งหมดให้สำนักงานพัฒนาชุมชนจังหวัด หรือ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ข้อมูลเข้าสู่ฐานข้อมูลกลาง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Server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Online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พร้อมแจ้งให้สำนักงานพัฒนาชุมชนจังหวัดทราบ</w:t>
            </w:r>
          </w:p>
          <w:p w:rsidR="00F96BED" w:rsidRPr="00251F74" w:rsidRDefault="00F96BED" w:rsidP="00D41B0F">
            <w:pPr>
              <w:numPr>
                <w:ilvl w:val="0"/>
                <w:numId w:val="8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จังหวัดทำการตรวจสอบความถูกต้องของข้อมูล พร้อมแจ้งยืนยันข้อมูลทั้งหมดของจังหวัดให้กรมการพัฒนาชุมชน ทราบ เพื่อดำเนินการตรวจสอบและประมวลผลเป็นภาพรวมระดับประเทศ</w:t>
            </w:r>
          </w:p>
          <w:p w:rsidR="00F96BED" w:rsidRPr="00251F74" w:rsidRDefault="00F96BED" w:rsidP="00D41B0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D41B0F"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F96BED" w:rsidRPr="00251F74" w:rsidRDefault="00F96BED" w:rsidP="00D41B0F">
            <w:pPr>
              <w:ind w:left="592" w:hanging="2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* หากมีหมู่บ้านเป้าหมายเพิ่มเติม (กรณีจัดตั้งใหม่ หรืออื่น</w:t>
            </w:r>
            <w:r w:rsidR="00D41B0F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ๆ) ให้จัดเก็บข้อมูล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เพิ่มเติม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ให้แล้วเสร็จ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ตามห้วงระยะเวลาปกติ </w:t>
            </w:r>
          </w:p>
          <w:p w:rsidR="00F96BED" w:rsidRPr="00251F74" w:rsidRDefault="00D41B0F" w:rsidP="00D41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** การจัดเก็บข้อมู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ลหมู่บ้าน ให้จัดเก็บข้อมูลภาพรวม (ครัวเรือน พื้นที่) ที่ครอบคลุมทั้งหมู่บ้าน</w:t>
            </w:r>
          </w:p>
          <w:p w:rsidR="00B5354E" w:rsidRPr="00251F74" w:rsidRDefault="00B5354E" w:rsidP="00D41B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*** </w:t>
            </w:r>
            <w:r w:rsidR="00E574DB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กรณีผู้บันทึกข้อมูลเป็นเจ้าหน้าที่ของรัฐ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2C22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="00E574DB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บันทึกข้อมูลนอก</w:t>
            </w:r>
            <w:r w:rsidR="002C223C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เวลาราชการเพื่อป้องกันการเบิกจ่ายค่าตอบแทนซ้ำซ้อน</w:t>
            </w:r>
          </w:p>
          <w:p w:rsidR="00F96BED" w:rsidRPr="00251F74" w:rsidRDefault="00B5354E" w:rsidP="00D41B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*</w:t>
            </w:r>
            <w:r w:rsidR="00F96BED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*** สามารถตรวจสอบหมู่บ้านและตำบลเป้าหมายได้ทางเว็บไซต์ </w:t>
            </w:r>
            <w:hyperlink r:id="rId8" w:history="1">
              <w:proofErr w:type="spellStart"/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rdic</w:t>
              </w:r>
              <w:proofErr w:type="spellEnd"/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cdd</w:t>
              </w:r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go</w:t>
              </w:r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="00F96BED"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</w:hyperlink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หมู่บ้านในเขตชนบททั่วประเทศ 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70,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402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1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ทุกหมู่บ้านในเขตชนบททั่วประเทศ 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70,402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(มกราคม - เมษายน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กชช.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 ปี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ที่จัดเก็บทั้ง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70,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402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 ได้รับการบันทึก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อย่าง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ถูกต้องครบถ้วน และมีคุณภาพ     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มีข้อมูล กชช.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 ที่สามารถนำไปใช้ประเมินผลระดับการพัฒนาของหมู่บ้าน</w:t>
            </w:r>
          </w:p>
          <w:p w:rsidR="00F96BED" w:rsidRPr="00251F74" w:rsidRDefault="00F96BED" w:rsidP="002C37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ได้อย่างมีประสิทธิภาพ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5925 3100, 0 2141 6299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</w:p>
    <w:p w:rsidR="00F96BED" w:rsidRPr="00251F74" w:rsidRDefault="00F96BED" w:rsidP="00F96BED">
      <w:pPr>
        <w:spacing w:before="120"/>
        <w:ind w:firstLine="284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proofErr w:type="gramStart"/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</w:rPr>
        <w:lastRenderedPageBreak/>
        <w:t>2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ตรวจสอบคุณภาพการจัดเก็บข้อมูลพื้นฐานระดับหมู่บ้าน</w:t>
      </w:r>
      <w:proofErr w:type="gramEnd"/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(กชช. 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Pr="00251F7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ค)</w:t>
      </w:r>
    </w:p>
    <w:p w:rsidR="00F96BED" w:rsidRPr="00251F74" w:rsidRDefault="00F96BED" w:rsidP="00F96BED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51F74">
        <w:rPr>
          <w:rFonts w:ascii="TH SarabunPSK" w:hAnsi="TH SarabunPSK" w:cs="TH SarabunPSK"/>
          <w:sz w:val="32"/>
          <w:szCs w:val="32"/>
          <w:cs/>
        </w:rPr>
        <w:tab/>
        <w:t xml:space="preserve">เพื่อรวบรวม ตรวจสอบคุณภาพการจัดเก็บข้อมูลพื้นฐานระดับหมู่บ้าน (กชช. 2ค)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</w:p>
    <w:p w:rsidR="00F96BED" w:rsidRPr="00251F74" w:rsidRDefault="00F96BED" w:rsidP="00F96BED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ให้ได้ข้อมูลที่มีความถูกต้อง ครบถ้วน มีคุณภาพสามารถนำข้อมูลไปใช้ประโยชน์</w:t>
      </w:r>
    </w:p>
    <w:p w:rsidR="00F96BED" w:rsidRPr="00251F74" w:rsidRDefault="00F96BED" w:rsidP="007E39CE">
      <w:pPr>
        <w:spacing w:after="6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7E39CE">
        <w:trPr>
          <w:tblHeader/>
        </w:trPr>
        <w:tc>
          <w:tcPr>
            <w:tcW w:w="9017" w:type="dxa"/>
            <w:shd w:val="clear" w:color="auto" w:fill="C5E0B3" w:themeFill="accent6" w:themeFillTint="66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251F74" w:rsidRPr="00251F74" w:rsidTr="007E39CE">
        <w:tc>
          <w:tcPr>
            <w:tcW w:w="9017" w:type="dxa"/>
          </w:tcPr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กรมฯ จัดสรรเป้าหมายหมู่บ้าน ตำบลที่ดำเนินการและงบประมาณให้จังหวัด/อำเภอ (ตามจำนวนตำบลที่มีหมู่บ้านเป้าหมาย 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6,766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ตำบล)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อำเภอแต่งตั้งคณะทำงานบริหารการจัดเก็บข้อมูลฯ ระดับตำบล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คณะทำงานฯ ระดับตำบล จัดเก็บข้อมูลโดยกรอกข้อมูลที่ทราบและสัมภาษณ์ซ้ำจากคณะกรรมการหมู่บ้าน ผู้นำหมู่บ้าน/ชุมชน ปราชญ์ชาวบ้าน รวบรวมส่งให้ผู้บันทึกข้อมูลของตำบล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ผู้บันทึกข้อมูลทำการบันทึกข้อมูลตามแบบสอบถามข้อมูลพื้นฐานระดับหมู่บ้าน (กชช. 2ค)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จัดประชุมคณะทำงานบริหารการจัดเก็บข้อมูลฯ ระดับตำบล โดยพัฒนากรผู้ประสานงานตำบล ร่วมกับผู้บันทึกข้อมูลของตำบล นำเสนอผลการจัดเก็บข้อมูล กชช. 2ค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ต่อคณะทำงานฯ เพื่อร่วมตรวจสอบคุณภาพของข้อมูลฯ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พัฒนากรผู้ประสานงานตำบล ร่วมกับผู้บันทึกข้อมูลของตำบล ปรับปรุงแก้ไขข้อมูลฯ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ให้ถูกต้อง ครบถ้วน ตามมติที่ประชุมฯ และ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ข้อมูลเข้าสู่ฐานข้อมูลกลาง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Server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Online</w:t>
            </w:r>
          </w:p>
          <w:p w:rsidR="00F96BED" w:rsidRPr="00251F74" w:rsidRDefault="00F96BED" w:rsidP="007E39CE">
            <w:pPr>
              <w:numPr>
                <w:ilvl w:val="0"/>
                <w:numId w:val="9"/>
              </w:numPr>
              <w:ind w:left="592" w:hanging="232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คณะทำงานบริหารการจัดเก็บข้อมูล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ระดับอำเภอ ตรวจสอบความถูกต้องและความครบถ้วนของข้อมูล กชช. 2ค ของแต่ละตำบล ประมวลเป็นภาพรวมของอำเภอ นำเสนอผลในที่ประชุมระดับอำเภอ ตรวจสอบความถูกต้องและความครบถ้วนของข้อมูล กชช. 2ค ของอำเภอ แล้วสำเนาข้อมูลทั้งหมดให้ทุกส่วนราชการใช้ประโยชน์ และแจ้งให้สำนักงานพัฒนาชุมชนจังหวัดทราบ</w:t>
            </w:r>
          </w:p>
          <w:p w:rsidR="00F96BED" w:rsidRPr="00251F74" w:rsidRDefault="00F96BED" w:rsidP="007E39CE">
            <w:pPr>
              <w:ind w:firstLine="28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สามารถตรวจสอบหมู่บ้านและตำบลเป้าหมายได้ทางเว็บไซต์ </w:t>
            </w:r>
            <w:hyperlink r:id="rId9" w:history="1">
              <w:proofErr w:type="spellStart"/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rdic</w:t>
              </w:r>
              <w:proofErr w:type="spellEnd"/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cdd</w:t>
              </w:r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go</w:t>
              </w:r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251F7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</w:hyperlink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คณะทำงานบริหารการจัดเก็บข้อมูลฯ ระดับตำบล และผู้เกี่ยวข้อง </w:t>
            </w:r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(6,766 ตำบล ๆ ละ 10 คน)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8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457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 บาท 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หน่วยดำเนินงาน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ทุกตำบลที่ดำเนินการจัดเก็บข้อมูล</w:t>
            </w:r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(เมษายน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พฤษภาคม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7E39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ข้อมูลพื้นฐานระดับหมู่บ้าน ที่มีความถูกต้อง ครบถ้วน และมีคุณภาพ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D41B0F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ข้อมูลพื้นฐานระดับหมู่บ้าน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ของทุกตำบล ในเขตชนบททั่วประเทศ มีตรวจสอบ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คุณภาพข้อมูลฯ ครบทุกตำบล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ที่มีการจัดเก็บข้อมูล)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8886 8288, 0 2141 6301</w:t>
            </w:r>
          </w:p>
          <w:p w:rsidR="00F96BED" w:rsidRPr="00251F74" w:rsidRDefault="00F96BED" w:rsidP="007E39C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โทรศัพท์  08 5925 3100, 0 2141 6299</w:t>
            </w:r>
          </w:p>
        </w:tc>
      </w:tr>
    </w:tbl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การบริหารการจัดเก็บข้อมูล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 ด้วยเครื่องมืออิเล็กทรอนิกส์ ในจังหวัดนำร่อง</w:t>
      </w: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ฝึกอบรมผู้จัดเก็บข้อมูล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ด้วยเครื่องมืออิเล็กทรอนิกส์ </w:t>
      </w:r>
    </w:p>
    <w:p w:rsidR="00F96BED" w:rsidRPr="00251F74" w:rsidRDefault="00F96BED" w:rsidP="00F96BED">
      <w:pPr>
        <w:spacing w:before="120"/>
        <w:ind w:right="-329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  <w:t>เพื่อ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ผู้จัดเก็บข้อมูล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ด้วยเครื่องมืออิเล็กทรอนิกส์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251F74">
        <w:rPr>
          <w:rFonts w:ascii="TH SarabunPSK" w:hAnsi="TH SarabunPSK" w:cs="TH SarabunPSK"/>
          <w:sz w:val="32"/>
          <w:szCs w:val="32"/>
          <w:cs/>
        </w:rPr>
        <w:t>ความรู้ ความเข้าใจ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และสามารถ</w:t>
      </w:r>
    </w:p>
    <w:p w:rsidR="00F96BED" w:rsidRPr="00251F74" w:rsidRDefault="00F96BED" w:rsidP="00F96BED">
      <w:pPr>
        <w:ind w:right="-329"/>
        <w:rPr>
          <w:rFonts w:ascii="TH SarabunPSK" w:hAnsi="TH SarabunPSK" w:cs="TH SarabunPSK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จัดเก็บข้อมูล 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 xml:space="preserve">. ด้วยเครื่องมืออิเล็กทรอนิกส์ 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ได้อย่างถูกต้องและมีประสิทธิภาพ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D41B0F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90714" w:rsidRPr="00251F74" w:rsidTr="002C37AF">
        <w:tc>
          <w:tcPr>
            <w:tcW w:w="9209" w:type="dxa"/>
          </w:tcPr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D41B0F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ประชุมชี้แจงผู้จัดเก็บข้อมูล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</w:t>
            </w:r>
            <w:r w:rsidR="005E02C5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ฐ</w:t>
            </w:r>
            <w:proofErr w:type="spellEnd"/>
            <w:r w:rsidR="005E02C5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ของหมู่บ้าน/ชุมชน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ในประเด็น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เครื่องมืออิเล็กทรอนิกส์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จัดเก็บข้อมูลฯ ภาคสนาม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ตัวชี้วัดข้อคำถามต่าง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ๆ ของแบบสอบถาม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 พร้อมหลักการ/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ที่ถูกต้องและมีคุณภาพ โดย</w:t>
            </w:r>
          </w:p>
          <w:p w:rsidR="00F96BED" w:rsidRPr="00251F74" w:rsidRDefault="00F96BED" w:rsidP="00D41B0F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สำนักงานพัฒนาชุมชนจังหวัด ตรวจสอบจำนวนผู้จัดเก็บข้อมูล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ด้วยเครื่องมืออิเล็กทรอนิกส์ ของหมู่บ้าน/ชุมชน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ในพื้นที่ตำบล/องค์กรปกครองส่วนท้องถิ่น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 และ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กำหนด/จัดทำคำสั่ง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</w:t>
            </w:r>
            <w:r w:rsidR="005E02C5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ออิเล็กทรอนิกส์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จังหวัดประจวบคีรีขันธ์</w:t>
            </w:r>
          </w:p>
          <w:p w:rsidR="00F96BED" w:rsidRPr="00251F74" w:rsidRDefault="00F96BED" w:rsidP="00D41B0F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จัดทำรายละเอียดโครงการ แผนการดำเนินงาน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และกำหนดการประชุมฯ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แบ่งเป็นจำนวน 2 รุ่นๆ ละ 120 คน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รุ่นละ 1 วัน</w:t>
            </w:r>
          </w:p>
          <w:p w:rsidR="00F96BED" w:rsidRPr="00251F74" w:rsidRDefault="00F96BED" w:rsidP="00D41B0F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ประสานและ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ทำหนังสือแจ้งผู้จัดเก็บข้อมูลเข้าร่วมการประชุมชี้แจงเพื่อสร้างความรู้ ความเข้าใจในการจัดเก็บข้อมูล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 ตามกำหนดการที่กำหนด</w:t>
            </w:r>
          </w:p>
          <w:p w:rsidR="00F96BED" w:rsidRPr="00251F74" w:rsidRDefault="00F96BED" w:rsidP="00D41B0F">
            <w:pPr>
              <w:ind w:left="3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สำนักงานพัฒนาชุมชนจังหวัดดำเนินการจัดประชุมชี้แจงฯ ตามกำหนดการที่กำหนด</w:t>
            </w:r>
          </w:p>
          <w:p w:rsidR="00F96BED" w:rsidRPr="00251F74" w:rsidRDefault="00F96BED" w:rsidP="005E02C5">
            <w:pPr>
              <w:ind w:left="33" w:firstLine="2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กรมการพัฒนาชุมชนสนับสนุนหลักสูตร เนื้อหาวิชาการและวิทยากร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ผู้จัดเก็บข้อมูลความจำเป็นพื้นฐาน (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.) ด้วยเครื่องมืออิเล็กทรอนิกส์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ในพื้นที่จังหวัดประจวบคีรีขันธ์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240 คน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 60 ตำบลๆ ละ 4 คน)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313,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ประจวบคีรีขันธ์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สถานที่เอกชนหรือสถานที่ที่สำนักงานพัฒนาชุมชน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ประจวบคีรีขันธ์กำหนด</w:t>
            </w:r>
            <w:r w:rsidRPr="00251F7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</w:t>
            </w:r>
          </w:p>
          <w:p w:rsidR="00F96BED" w:rsidRPr="00251F74" w:rsidRDefault="00F96BED" w:rsidP="002C37AF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ดำเนินการในไตรมาส 1 (ธันวาคม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 จำนวน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วัน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 สามารถจัดเก็บข้อมูล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ได้อย่างถูกต้องครบถ้วน และมีประสิทธิภาพ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ผู้จัดเก็บข้อมูล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ด้วยเครื่องมืออิเล็กทรอนิกส์ ร้อยละ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มีความรู้ 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ความเข้าใจการจัดเก็บข้อมูล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5E02C5" w:rsidRPr="00251F74" w:rsidRDefault="005E02C5" w:rsidP="002C37A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B34C0" w:rsidRPr="00251F74" w:rsidRDefault="008B34C0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ค่าจัดเก็บข้อมูล </w:t>
      </w:r>
      <w:proofErr w:type="spellStart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ด้วยเครื่องมืออิเล็กทรอนิกส์ </w:t>
      </w:r>
    </w:p>
    <w:p w:rsidR="00F96BED" w:rsidRPr="00251F74" w:rsidRDefault="00F96BED" w:rsidP="00F96BED">
      <w:pPr>
        <w:spacing w:before="120"/>
        <w:jc w:val="both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   เพื่อให้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251F74">
        <w:rPr>
          <w:rFonts w:ascii="TH SarabunPSK" w:hAnsi="TH SarabunPSK" w:cs="TH SarabunPSK"/>
          <w:sz w:val="32"/>
          <w:szCs w:val="32"/>
          <w:cs/>
        </w:rPr>
        <w:t>หมู่บ้าน/ชุมชนมีข้อมูลความจำเป็นพื้นฐาน (</w:t>
      </w:r>
      <w:proofErr w:type="spellStart"/>
      <w:r w:rsidRPr="00251F7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51F74">
        <w:rPr>
          <w:rFonts w:ascii="TH SarabunPSK" w:hAnsi="TH SarabunPSK" w:cs="TH SarabunPSK"/>
          <w:sz w:val="32"/>
          <w:szCs w:val="32"/>
          <w:cs/>
        </w:rPr>
        <w:t>.) เป็นเครื่องมือในการวัด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251F74">
        <w:rPr>
          <w:rFonts w:ascii="TH SarabunPSK" w:hAnsi="TH SarabunPSK" w:cs="TH SarabunPSK"/>
          <w:sz w:val="32"/>
          <w:szCs w:val="32"/>
          <w:cs/>
        </w:rPr>
        <w:t>คุณภาพชีวิต และใช้ในการวางแผนแก้ไขปัญหาและพัฒนาคุณภาพชีวิตของประชาชน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251F74" w:rsidRPr="00251F74" w:rsidTr="005E02C5">
        <w:trPr>
          <w:trHeight w:hRule="exact" w:val="397"/>
        </w:trPr>
        <w:tc>
          <w:tcPr>
            <w:tcW w:w="10421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251F74" w:rsidRPr="00251F74" w:rsidTr="002C37AF">
        <w:tc>
          <w:tcPr>
            <w:tcW w:w="10421" w:type="dxa"/>
          </w:tcPr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กรมฯ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จัดทำบัญชีจัดสรรครัวเรือนเป้าหมาย และจัดสรรงบประมาณตามจำนวนครัวเรือนเป้าหมายของจังหวัด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สำนักงานพัฒนาชุมชนจังหวัด/อำเภอ ร่วมกับคณะทำงานระดับจังหวัด/อำเภอ/ตำบล สำรวจและกำหนดครัวเรือนเป้าหมาย (ทุกครัวเรือน) เพื่อดำเนินการจัดเก็บข้อมูล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ด้วยเครื่องมืออิเล็กทรอนิกส์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ด้วยเครื่องมืออิเล็กทรอนิกส์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ประจำปี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E02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CE76D6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5E02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ทำการสัมภาษณ์ข้อมูลครัวเรือน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จากหัวหน้าครัวเรือนหรือผู้แทนฯ (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ตามแบบสอบถามข้อมูล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E02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CE76D6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และกรอกข้อมูลของครัวเรือนลงสู่เครื่อง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มืออิเล็กทรอนิกส์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หัวหน้าครัวเรือนหรือผู้แทนฯ แล้วเสร็จ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ผู้จัดเก็บข้อมูล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 ทำการ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ข้อมูลครัวเรือน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จากระบบบน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เครื่องมืออิเล็กทรอนิกส์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และให้หัวหน้าครัวเรือน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หรือผู้แทนฯ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รับทราบและรับรองข้อมูลฯ ของครัวเรือน (ทุกครัวเรือน)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ด้วยเครื่องมืออิเล็กทรอนิกส์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ของครัวเรือนเป้าหมายแล้วเสร็จ </w:t>
            </w:r>
            <w:r w:rsidR="005E02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ให้ผู้จัดเก็บข้อมูลฯ 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อัพ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โหลด (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Upload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 ข้อมูลครัวเรือนเข้าสู่ระบบ พร้อมแจ้งให้เจ้าหน้าที่พัฒนาชุมชนอำเภอรับทราบ</w:t>
            </w:r>
          </w:p>
          <w:p w:rsidR="00F96BED" w:rsidRPr="00251F74" w:rsidRDefault="00F96BED" w:rsidP="005E02C5">
            <w:pPr>
              <w:spacing w:line="216" w:lineRule="auto"/>
              <w:ind w:firstLine="73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สำนักงานพัฒนาชุมชนจังหวัด/อำเภอ ร่วมกั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นตรวจสอบคุณภาพของข้อมูลฯ ผ่านทางระบบฯ แล้วแจ้งกรมการพัฒนาชุมชนตรวจสอบและดำเนินการประมวลผลภาพรวมต่อไป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121,150 ครัวเรือน หรือ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ทุกครัวเรือน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ในจังหวัดประจวบคีรีขันธ์ 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ในจังหวัดประจวบคีรีขันธ์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ทุกหมู่บ้าน/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ชุมชน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ในจังหวัดประจวบคีรีขันธ์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ดำเนินการในไตรมาส 2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คม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96BED" w:rsidRPr="00251F74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 ปี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ที่จัดเก็บทั้งหมด มีความถูกต้องครบถ้วน และมีคุณภาพ   </w:t>
            </w:r>
          </w:p>
          <w:p w:rsidR="002B043B" w:rsidRDefault="00F96BED" w:rsidP="002C37AF">
            <w:pPr>
              <w:spacing w:before="12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 </w:t>
            </w:r>
            <w:r w:rsidR="00281FC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proofErr w:type="spellStart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ของครัวเรือน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1FCA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สามารถนำไปใช้ประเมินผลคุณภาพชีวิต</w:t>
            </w:r>
          </w:p>
          <w:p w:rsidR="00F96BED" w:rsidRPr="00251F74" w:rsidRDefault="002B043B" w:rsidP="002C37A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="00F96BED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ของประชาชนได้อย่างมีประสิทธิภาพ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F96BED" w:rsidRPr="00251F74" w:rsidRDefault="00F96BED" w:rsidP="002C37AF">
            <w:pPr>
              <w:spacing w:before="120"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 นายอรรถพงศ์  สงวนเดือน  นักวิชาการพัฒนาชุมชนชำนาญการ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นายจักรพงศ์  การีชุม         นักวิชาการพัฒนาชุมชนชำนาญการ</w:t>
            </w:r>
          </w:p>
          <w:p w:rsidR="00F96BED" w:rsidRPr="00251F74" w:rsidRDefault="00F96BED" w:rsidP="002C37AF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5925 3100, 0 2141 6299</w:t>
            </w:r>
          </w:p>
          <w:p w:rsidR="00F96BED" w:rsidRPr="00251F74" w:rsidRDefault="00F96BED" w:rsidP="002C37AF">
            <w:pPr>
              <w:spacing w:line="216" w:lineRule="auto"/>
              <w:ind w:left="993" w:hanging="993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5C3B50" w:rsidRDefault="005C3B50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F96BED" w:rsidRPr="00251F74" w:rsidRDefault="00F96BED" w:rsidP="00F96BED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1C39FE"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บูรณาการชี้เป้าลดความเหลื่อมล้ำด้วยเทคโนโลยี</w:t>
      </w:r>
    </w:p>
    <w:p w:rsidR="00F96BED" w:rsidRPr="00251F74" w:rsidRDefault="008D729D" w:rsidP="00F96BED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F96BED"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ประชุมเชิงปฏิบัติการจัดทำแผนลดความเหลื่อมล้ำแบบบูรณาการ ระดับจังหวัด</w:t>
      </w:r>
    </w:p>
    <w:p w:rsidR="00F96BED" w:rsidRPr="00251F74" w:rsidRDefault="00F96BED" w:rsidP="00DD2FF1">
      <w:pPr>
        <w:spacing w:before="60"/>
        <w:ind w:right="-329"/>
        <w:rPr>
          <w:rFonts w:ascii="TH SarabunPSK" w:hAnsi="TH SarabunPSK" w:cs="TH SarabunPSK"/>
          <w:spacing w:val="-8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ab/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 xml:space="preserve">เพื่อจัดทำแผนลดความเหลื่อมล้ำแบบบูรณาการ 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>และขับเคลื่อนการดำเนินงาน</w:t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>ลดความเหลื่อมล้ำ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</w:p>
    <w:p w:rsidR="00F96BED" w:rsidRPr="00251F74" w:rsidRDefault="00F96BED" w:rsidP="00F96BED">
      <w:pPr>
        <w:ind w:right="-329" w:firstLine="1418"/>
        <w:rPr>
          <w:rFonts w:ascii="TH SarabunPSK" w:hAnsi="TH SarabunPSK" w:cs="TH SarabunPSK"/>
          <w:spacing w:val="-8"/>
          <w:sz w:val="32"/>
          <w:szCs w:val="32"/>
          <w:cs/>
        </w:rPr>
      </w:pP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>เพื่อการ</w:t>
      </w:r>
      <w:r w:rsidRPr="00251F74">
        <w:rPr>
          <w:rFonts w:ascii="TH SarabunPSK" w:hAnsi="TH SarabunPSK" w:cs="TH SarabunPSK"/>
          <w:spacing w:val="-8"/>
          <w:sz w:val="32"/>
          <w:szCs w:val="32"/>
          <w:cs/>
        </w:rPr>
        <w:t>พัฒนาคุณภาพชีวิตของประชาชน</w:t>
      </w:r>
      <w:r w:rsidRPr="00251F7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ในจังหวัด</w:t>
      </w:r>
    </w:p>
    <w:p w:rsidR="00F96BED" w:rsidRPr="00251F74" w:rsidRDefault="00F96BED" w:rsidP="00F96BED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9A52E6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F96BED" w:rsidRPr="00251F74" w:rsidRDefault="00F96BED" w:rsidP="002C37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90714" w:rsidRPr="00251F74" w:rsidTr="002C37AF">
        <w:tc>
          <w:tcPr>
            <w:tcW w:w="9209" w:type="dxa"/>
          </w:tcPr>
          <w:p w:rsidR="00F96BED" w:rsidRPr="00251F74" w:rsidRDefault="00F96BED" w:rsidP="00B31C05">
            <w:pPr>
              <w:spacing w:before="120" w:line="22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F96BED" w:rsidRPr="00251F74" w:rsidRDefault="00F96BED" w:rsidP="00B31C05">
            <w:pPr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จังหวัดจัดประชุมเชิงปฏิบัติการจัดทำแผนลดความเหลื่อมล้ำแบบบูรณาการ ระดับจังหวัด</w:t>
            </w:r>
            <w:r w:rsidR="00B31C0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ผู้แทนหน่วยงานภาคีการพัฒนา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จังหวัดละ 20 คน (คัดเลือกจากคณะทำงานบริหารการจัดเก็บข้อมูลฯ ระดับจังหวัด/อำเภอ/ตำบล) </w:t>
            </w:r>
            <w:r w:rsidR="00BE230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และผู้นำ </w:t>
            </w:r>
            <w:proofErr w:type="spellStart"/>
            <w:r w:rsidR="00BE230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="00BE230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./ผู้นำชุมชน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เพื่อจัดทำแผนลดความเหลื่อมล้ำแบบบูรณาการ โดย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เนื้อหาการประชุมฯ ต้องประกอบด้วย</w:t>
            </w:r>
          </w:p>
          <w:p w:rsidR="002E15C5" w:rsidRPr="00251F74" w:rsidRDefault="00201B19" w:rsidP="00B31C05">
            <w:pPr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2E15C5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ชี้แจง ประเด็นความเหลื่อมล้ำจากระบบ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Social</w:t>
            </w:r>
          </w:p>
          <w:p w:rsidR="00201B19" w:rsidRPr="00251F74" w:rsidRDefault="00201B19" w:rsidP="00431792">
            <w:pPr>
              <w:spacing w:line="228" w:lineRule="auto"/>
              <w:ind w:left="1305" w:hanging="130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F52E11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ที่ประชุมร่วมกัน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3179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กำหนดเป้าหมายและแผนลดความเหลื่อมล้ำในพื้นที่ความรับผิดชอบ โดยเน้นให้เกิดการบูรณาการทั้งด้านทรัพยากร และขั้นตอนการทำงาน</w:t>
            </w:r>
          </w:p>
          <w:p w:rsidR="00F83F2E" w:rsidRPr="00251F74" w:rsidRDefault="00431792" w:rsidP="00B31C05">
            <w:pPr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3) </w:t>
            </w:r>
            <w:r w:rsidR="00F83F2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 สนับสนุน กิจกรรมตามแผน</w:t>
            </w:r>
          </w:p>
          <w:p w:rsidR="00F96BED" w:rsidRPr="00251F74" w:rsidRDefault="007D7B7E" w:rsidP="004A736E">
            <w:pPr>
              <w:spacing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4) ประชุมคณะทำงานสรุปผลการดำเนินงาน และรายงานให้กรมฯ ทราบ ภายในวันที่              31 กรกฎาคม 2562</w:t>
            </w:r>
            <w:r w:rsidR="00F83F2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A314A" w:rsidRPr="00251F74" w:rsidRDefault="003A314A" w:rsidP="003A31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3A314A" w:rsidRPr="00251F74" w:rsidRDefault="003A314A" w:rsidP="003A314A">
            <w:pPr>
              <w:ind w:firstLine="36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ประเด็นความเหลื่อมล้ำ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(๑) ด้านเศรษฐกิจ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(๒) ด้านศึกษา (๓) ด้านที่อยู่อาศัย 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๔)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ด้านอาชีพ (๕) ด้านสาธารณสุข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(๖) ด้านผู้ด้อยโอกาส</w:t>
            </w:r>
          </w:p>
          <w:p w:rsidR="00F96BED" w:rsidRPr="00251F74" w:rsidRDefault="00F96BED" w:rsidP="004A736E">
            <w:pPr>
              <w:spacing w:before="60" w:line="228" w:lineRule="auto"/>
              <w:ind w:left="1730" w:hanging="1730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="004A736E"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ผู้แทนหน่วยงานภาคีการพัฒนา</w:t>
            </w:r>
            <w:r w:rsidR="004A736E"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4A736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(คณะทำงานบริหารการจัดเก็บข้อมูลฯ ระดับจังหวัด/อำเภอ/ตำบล) และผู้นำ </w:t>
            </w:r>
            <w:proofErr w:type="spellStart"/>
            <w:r w:rsidR="004A736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อช</w:t>
            </w:r>
            <w:proofErr w:type="spellEnd"/>
            <w:r w:rsidR="004A736E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./ผู้นำชุมชน</w:t>
            </w:r>
            <w:r w:rsidR="004A736E"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จำนวน 10 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ๆ 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ละ 20 คน</w:t>
            </w:r>
            <w:r w:rsidRPr="00251F74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</w:p>
          <w:p w:rsidR="00F96BED" w:rsidRPr="00251F74" w:rsidRDefault="00F96BED" w:rsidP="00B31C05">
            <w:pPr>
              <w:spacing w:before="6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212,000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(ตามจำนวนจัดสรร)</w:t>
            </w:r>
          </w:p>
          <w:p w:rsidR="00F96BED" w:rsidRPr="00251F74" w:rsidRDefault="00F96BED" w:rsidP="00B31C05">
            <w:pPr>
              <w:spacing w:before="6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หน่วยดำเนินงาน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F96BED" w:rsidRPr="00251F74" w:rsidRDefault="00F96BED" w:rsidP="00B31C05">
            <w:pPr>
              <w:spacing w:before="6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ดำเนินการใน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จังหวัด ประกอบด้วย จังหวัดปัตตานี แม่ฮ่องสอน อ่างทอง </w:t>
            </w:r>
          </w:p>
          <w:p w:rsidR="00F96BED" w:rsidRPr="00251F74" w:rsidRDefault="00F96BED" w:rsidP="00B31C05">
            <w:pPr>
              <w:spacing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นครศรีธรรมราช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น่าน อุทัยธานี พิษณุโลก สุโขทัย ตาก และชัยนาท</w:t>
            </w:r>
          </w:p>
          <w:p w:rsidR="00F96BED" w:rsidRPr="00251F74" w:rsidRDefault="00F96BED" w:rsidP="00B31C05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ดำเนินการในไตรมาส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(กุมภาพันธ์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F96BED" w:rsidRPr="00251F74" w:rsidRDefault="00F96BED" w:rsidP="0010668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06686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ครัวเรือนเป้าหมายตกเกณฑ์</w:t>
            </w:r>
            <w:r w:rsidR="00106686" w:rsidRPr="00251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 </w:t>
            </w:r>
            <w:proofErr w:type="spellStart"/>
            <w:r w:rsidR="00106686" w:rsidRPr="00251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="00106686" w:rsidRPr="00251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ลดลง</w:t>
            </w:r>
          </w:p>
          <w:p w:rsidR="00F96BED" w:rsidRPr="00251F74" w:rsidRDefault="00F96BED" w:rsidP="00B31C05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มีแผนบูรณาการลดความเหลื่อมล้ำ และ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ขับเคลื่อนกิจกรรมลดความเหลื่อมล้ำ </w:t>
            </w:r>
          </w:p>
          <w:p w:rsidR="00F96BED" w:rsidRPr="00251F74" w:rsidRDefault="00F96BED" w:rsidP="00B31C05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แบบบูรณาการ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</w:p>
          <w:p w:rsidR="00F96BED" w:rsidRPr="00251F74" w:rsidRDefault="00F96BED" w:rsidP="00B31C05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913E92" w:rsidRPr="00251F74" w:rsidRDefault="00F96BED" w:rsidP="00913E92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1.</w:t>
            </w:r>
            <w:r w:rsidR="00913E9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</w:t>
            </w:r>
            <w:r w:rsidR="006666E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งสาวดวงใจ  </w:t>
            </w:r>
            <w:proofErr w:type="spellStart"/>
            <w:r w:rsidR="006666E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พัท</w:t>
            </w:r>
            <w:proofErr w:type="spellEnd"/>
            <w:r w:rsidR="006666E4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มุข       </w:t>
            </w:r>
            <w:r w:rsidR="00913E9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F96BED" w:rsidRPr="00251F74" w:rsidRDefault="00913E92" w:rsidP="00913E92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F02697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โทรศัพท์ 09 9001 8618</w:t>
            </w:r>
            <w:r w:rsidR="00574E3F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, 0 2141 2667</w:t>
            </w:r>
          </w:p>
          <w:p w:rsidR="00913E92" w:rsidRPr="00251F74" w:rsidRDefault="00F96BED" w:rsidP="00913E92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2. </w:t>
            </w:r>
            <w:r w:rsidR="00913E92"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นายอรรถพงศ์  สงวนเดือน  นักวิชาการพัฒนาชุมชนชำนาญการ</w:t>
            </w:r>
          </w:p>
          <w:p w:rsidR="00DD2FF1" w:rsidRPr="00251F74" w:rsidRDefault="00913E92" w:rsidP="00913E92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โทรศัพท์ 08 8886 8288, 0 2141 6301</w:t>
            </w:r>
          </w:p>
        </w:tc>
      </w:tr>
    </w:tbl>
    <w:p w:rsidR="00A80D41" w:rsidRPr="00251F74" w:rsidRDefault="00A80D41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A80D41" w:rsidRPr="00251F74" w:rsidRDefault="00A80D41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A80D41" w:rsidRPr="00251F74" w:rsidRDefault="00A80D41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590B4C" w:rsidRPr="00251F74" w:rsidRDefault="00590B4C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การเสริมสร้างประสิทธิภาพระบบรักษาความมั่นคงปลอดภัยสารสนเทศ กรมการพัฒนาชุมชน</w:t>
      </w:r>
    </w:p>
    <w:p w:rsidR="00327D65" w:rsidRPr="00251F74" w:rsidRDefault="00327D65" w:rsidP="00327D6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- จัดทำแผนการรักษาความมั่นคงปลอดภัยด้านสารสนเทศ ระดับจังหวัด ประจำปี 2562</w:t>
      </w:r>
    </w:p>
    <w:p w:rsidR="00327D65" w:rsidRPr="00251F74" w:rsidRDefault="00327D65" w:rsidP="00327D65">
      <w:pPr>
        <w:jc w:val="thaiDistribute"/>
        <w:rPr>
          <w:rFonts w:ascii="TH SarabunPSK" w:hAnsi="TH SarabunPSK" w:cs="TH SarabunPSK"/>
          <w:spacing w:val="4"/>
          <w:sz w:val="32"/>
          <w:szCs w:val="32"/>
          <w:cs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51F74">
        <w:rPr>
          <w:rFonts w:ascii="TH SarabunPSK" w:hAnsi="TH SarabunPSK" w:cs="TH SarabunPSK"/>
          <w:spacing w:val="4"/>
          <w:sz w:val="32"/>
          <w:szCs w:val="32"/>
          <w:cs/>
        </w:rPr>
        <w:t xml:space="preserve">1)  </w:t>
      </w:r>
      <w:r w:rsidRPr="00251F74">
        <w:rPr>
          <w:rFonts w:ascii="TH SarabunPSK" w:hAnsi="TH SarabunPSK" w:cs="TH SarabunPSK" w:hint="cs"/>
          <w:spacing w:val="4"/>
          <w:sz w:val="32"/>
          <w:szCs w:val="32"/>
          <w:cs/>
        </w:rPr>
        <w:t>เพื่อ</w:t>
      </w:r>
      <w:r w:rsidRPr="00251F74">
        <w:rPr>
          <w:rFonts w:ascii="TH SarabunPSK" w:hAnsi="TH SarabunPSK" w:cs="TH SarabunPSK"/>
          <w:sz w:val="32"/>
          <w:szCs w:val="32"/>
          <w:cs/>
        </w:rPr>
        <w:t>จัดทำแผนการรักษาความมั่นคงปลอดภัยด้านสารสนเทศ ระดับจังหวัด</w:t>
      </w:r>
    </w:p>
    <w:p w:rsidR="00327D65" w:rsidRPr="00251F74" w:rsidRDefault="00327D65" w:rsidP="00327D65">
      <w:pPr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251F74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</w:t>
      </w:r>
      <w:r w:rsidRPr="00251F74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/>
          <w:spacing w:val="4"/>
          <w:sz w:val="32"/>
          <w:szCs w:val="32"/>
          <w:cs/>
        </w:rPr>
        <w:t xml:space="preserve"> 2)  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>เพื่อให้กลุ่มเป้าหมาย</w:t>
      </w:r>
      <w:r w:rsidRPr="00251F74">
        <w:rPr>
          <w:rFonts w:ascii="TH SarabunPSK" w:hAnsi="TH SarabunPSK" w:cs="TH SarabunPSK"/>
          <w:spacing w:val="4"/>
          <w:sz w:val="32"/>
          <w:szCs w:val="32"/>
          <w:cs/>
        </w:rPr>
        <w:t>มีความรู้ความเข้าใจในการ</w:t>
      </w:r>
      <w:r w:rsidRPr="00251F74">
        <w:rPr>
          <w:rFonts w:ascii="TH SarabunPSK" w:hAnsi="TH SarabunPSK" w:cs="TH SarabunPSK"/>
          <w:sz w:val="32"/>
          <w:szCs w:val="32"/>
          <w:cs/>
        </w:rPr>
        <w:t>รักษาความมั่นคงปลอดภัยด้านสารสนเทศ</w:t>
      </w:r>
    </w:p>
    <w:p w:rsidR="00327D65" w:rsidRPr="00251F74" w:rsidRDefault="00327D65" w:rsidP="00327D65">
      <w:pPr>
        <w:jc w:val="thaiDistribute"/>
        <w:rPr>
          <w:rFonts w:ascii="TH SarabunPSK" w:hAnsi="TH SarabunPSK" w:cs="TH SarabunPSK"/>
          <w:spacing w:val="4"/>
          <w:sz w:val="12"/>
          <w:szCs w:val="12"/>
          <w:cs/>
        </w:rPr>
      </w:pPr>
      <w:r w:rsidRPr="00251F74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CB0EA6">
        <w:trPr>
          <w:trHeight w:hRule="exact" w:val="397"/>
        </w:trPr>
        <w:tc>
          <w:tcPr>
            <w:tcW w:w="9209" w:type="dxa"/>
            <w:shd w:val="clear" w:color="auto" w:fill="C5E0B3"/>
            <w:vAlign w:val="center"/>
          </w:tcPr>
          <w:p w:rsidR="00327D65" w:rsidRPr="00251F74" w:rsidRDefault="00327D65" w:rsidP="00CB0E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27D65" w:rsidRPr="00251F74" w:rsidTr="00CB0EA6">
        <w:tc>
          <w:tcPr>
            <w:tcW w:w="9209" w:type="dxa"/>
          </w:tcPr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327D65" w:rsidRPr="00251F74" w:rsidRDefault="00327D65" w:rsidP="00CB0EA6">
            <w:pPr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ประชุมเชิงปฏิบัติการจัดทำแผนการรักษาความมั่นคงปลอดภัยด้านสารสนเทศระดับจังหวัด ประจำปี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ระยะเวลา 1 วัน เพื่อจัดทำแผนการรักษาความมั่นคงปลอดภัยด้านสารสนเทศระดับจังหวัด ส่งกรมฯ ภายในเดือนธันวาคม 256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327D65" w:rsidRPr="00251F74" w:rsidRDefault="00327D65" w:rsidP="00CB0EA6">
            <w:pPr>
              <w:ind w:firstLine="567"/>
              <w:jc w:val="thaiDistribute"/>
              <w:rPr>
                <w:rFonts w:ascii="TH SarabunPSK" w:hAnsi="TH SarabunPSK" w:cs="TH SarabunPSK"/>
                <w:sz w:val="18"/>
                <w:szCs w:val="18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นิเทศติดตามแผนการรักษาความมั่นคงปลอดภัยด้านสารสนเทศระดับอำเภอ เพื่อรายงานผลการรักษาความมั่นคงปลอดภัยด้านสารสนเทศระดับจังหวัด ส่งกรมฯ ภายในเดือนสิงหาคม 2562</w:t>
            </w:r>
          </w:p>
          <w:p w:rsidR="00327D65" w:rsidRPr="00251F74" w:rsidRDefault="00327D65" w:rsidP="00CB0EA6">
            <w:pPr>
              <w:ind w:firstLine="495"/>
              <w:jc w:val="thaiDistribute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27D65" w:rsidRPr="00251F74" w:rsidRDefault="00327D65" w:rsidP="00CB0EA6">
            <w:pPr>
              <w:ind w:left="720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327D65" w:rsidRPr="00251F74" w:rsidRDefault="00327D65" w:rsidP="00CB0EA6">
            <w:pPr>
              <w:tabs>
                <w:tab w:val="left" w:pos="1680"/>
              </w:tabs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เจ้าหน้าที่สำนักงานพัฒนาชุมชนจังหวัด/อำเภอ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00 บาท ตามทะเบียนจัดสรร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สำนักงานพัฒนาชุมชนจังหวัด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 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ดำเนินการระดับจังหวัดและอำเภอ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ดำเนินการในไตรมาส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2561) 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นิเทศติดตามกิจกรรมฯ ในไตรมาส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327D65" w:rsidRPr="00251F74" w:rsidRDefault="00327D65" w:rsidP="00CB0EA6">
            <w:pPr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สำนักงานพัฒนาชุมชนจังหวัดมีกลไกในการรักษาความมั่นคงปลอดภัยด้านสารสนเทศทุกจังหวัด</w:t>
            </w:r>
          </w:p>
          <w:p w:rsidR="00327D65" w:rsidRPr="00251F74" w:rsidRDefault="00327D65" w:rsidP="00CB0EA6">
            <w:pPr>
              <w:ind w:left="1140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</w:p>
          <w:p w:rsidR="00327D65" w:rsidRPr="00251F74" w:rsidRDefault="00327D65" w:rsidP="00CB0EA6">
            <w:pPr>
              <w:ind w:firstLine="567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 80 ของกลุ่มเป้าหมายระดับจังหวัดมีความรู้เรื่องแนวนโยบายและแนวปฏิบัติในการรักษาความปลอดภัยด้านสารสนเทศ ของกรมการพัฒนาชุมชน</w:t>
            </w:r>
          </w:p>
          <w:p w:rsidR="00327D65" w:rsidRPr="00251F74" w:rsidRDefault="00327D65" w:rsidP="00CB0EA6">
            <w:pPr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แผนการรักษาความมั่นคงปลอดภัยด้านสารสนเทศระดับจังหวัด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76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ภายในเดือนธันวาคม 256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27D65" w:rsidRPr="00251F74" w:rsidRDefault="00327D65" w:rsidP="00CB0EA6">
            <w:pPr>
              <w:ind w:firstLine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รายงานผลการรักษาความมั่นคงปลอดภัยด้านสารสนเทศระดับจังหวัด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76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ภายในเดือนสิงหาคม 256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ศูนย์สารสนเทศเพื่อการพัฒนาชุมชน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นางสาวกัญ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  </w:t>
            </w:r>
            <w:proofErr w:type="spellStart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ปัส</w:t>
            </w:r>
            <w:proofErr w:type="spellEnd"/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วาส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327D65" w:rsidRPr="00251F74" w:rsidRDefault="00327D65" w:rsidP="00CB0EA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โทรศัพท์ 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0 2141 6282</w:t>
            </w:r>
          </w:p>
          <w:p w:rsidR="00327D65" w:rsidRPr="00251F74" w:rsidRDefault="00327D65" w:rsidP="00CB0EA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6BED" w:rsidRPr="00251F74" w:rsidRDefault="00F96BED" w:rsidP="00CE76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CE76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CE76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CE76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327D65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 บูรณาการชี้เป้าลดความเหลื่อมล้ำด้วยเทคโนโลยี</w:t>
      </w:r>
    </w:p>
    <w:p w:rsidR="00327D65" w:rsidRPr="00251F74" w:rsidRDefault="00327D65" w:rsidP="00327D6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ประชุมเชิงปฏิบัติการ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การจัดทำฐานข้อมูลสารสนเทศระดับจังหวัด</w:t>
      </w:r>
    </w:p>
    <w:p w:rsidR="00327D65" w:rsidRPr="00251F74" w:rsidRDefault="00327D65" w:rsidP="00327D65">
      <w:pPr>
        <w:spacing w:before="120"/>
        <w:jc w:val="both"/>
        <w:rPr>
          <w:rFonts w:ascii="TH SarabunPSK" w:hAnsi="TH SarabunPSK" w:cs="TH SarabunPSK"/>
          <w:spacing w:val="-4"/>
          <w:sz w:val="10"/>
          <w:szCs w:val="10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>เ</w:t>
      </w:r>
      <w:r w:rsidRPr="00251F74">
        <w:rPr>
          <w:rFonts w:ascii="TH SarabunPSK" w:hAnsi="TH SarabunPSK" w:cs="TH SarabunPSK"/>
          <w:spacing w:val="-4"/>
          <w:sz w:val="32"/>
          <w:szCs w:val="32"/>
          <w:cs/>
        </w:rPr>
        <w:t>พื่อ</w:t>
      </w:r>
      <w:r w:rsidRPr="00251F7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เพิ่มทักษะและส่งเสริมให้นักวิชาการพัฒนาชุมชนจัดทำสารสนเทศในการพัฒนาคุณภาพชีวิต </w:t>
      </w:r>
    </w:p>
    <w:p w:rsidR="00327D65" w:rsidRPr="00251F74" w:rsidRDefault="00327D65" w:rsidP="00327D65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CB0EA6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327D65" w:rsidRPr="00251F74" w:rsidRDefault="00327D65" w:rsidP="00CB0E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27D65" w:rsidRPr="00251F74" w:rsidTr="00CB0EA6">
        <w:tc>
          <w:tcPr>
            <w:tcW w:w="9209" w:type="dxa"/>
          </w:tcPr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327D65" w:rsidRPr="00251F74" w:rsidRDefault="00327D65" w:rsidP="00CB0EA6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ส่วนกลางพัฒนาบุคลากรด้านการจัดทำสารสนเทศเพื่อการพัฒนาคุณภาพชีวิต  ให้สามารถเรียนรู้และใช้เครื่องมือในการจัดทำสารสนเทศ  แนวทางการจัดทำสารสนเทศเพื่อการพัฒนาคุณภาพชีวิต และจัดสรรงบประมาณให้สำนักงานพัฒนาชุมชนจังหวัด ดำเนินการ ดังนี้</w:t>
            </w:r>
          </w:p>
          <w:p w:rsidR="00327D65" w:rsidRPr="00251F74" w:rsidRDefault="00327D65" w:rsidP="00CB0EA6">
            <w:pPr>
              <w:numPr>
                <w:ilvl w:val="0"/>
                <w:numId w:val="27"/>
              </w:numPr>
              <w:spacing w:line="276" w:lineRule="auto"/>
              <w:ind w:left="709" w:hanging="21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นักวิชาการพัฒนาชุมชนจังหวัดที่ผ่านการพัฒนาบุคลากรด้านการจัดทำสารสนเทศเพื่อการพัฒนาคุณภาพชีวิต จัดทำหลักสูตรประชุมเชิงปฏิบัติการจัดทำสารสนเทศสัมมาชีพชุมชนระดับจังหวัด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มีเนื้อหาประกอบด้วย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การจัดทำสารสนเทศตำบลต้นแบบเพื่อการพัฒนาคุณภาพชีวิต หมู่บ้านสารสนเทศเพื่อพัฒนาเศรษฐกิจชุมชนและพัฒนาคุณภาพชีวิต การวิเคราะห์ข้อมูล การบันทึกข้อมูลศูนย์ข้อมูลกลาง และการจัดทำสารสนเทศอื่น ๆ </w:t>
            </w:r>
          </w:p>
          <w:p w:rsidR="00327D65" w:rsidRPr="00251F74" w:rsidRDefault="00327D65" w:rsidP="00CB0EA6">
            <w:pPr>
              <w:ind w:left="49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จังหวัดจัดประชุมเชิงปฏิบัติการจัดทำสารสนเทศสัมมาชีพชุมชนระดับจังหวัด</w:t>
            </w:r>
          </w:p>
          <w:p w:rsidR="00327D65" w:rsidRPr="00251F74" w:rsidRDefault="00327D65" w:rsidP="00CB0EA6">
            <w:pPr>
              <w:ind w:left="495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จังหวัดสรุปผลการจัดทำสารสนเทศส่งกรมการพัฒนาชุมชน ภายในวันที่ 30 มิถุนายน 2562</w:t>
            </w:r>
          </w:p>
          <w:p w:rsidR="00327D65" w:rsidRPr="00251F74" w:rsidRDefault="00327D65" w:rsidP="00CB0EA6">
            <w:pPr>
              <w:ind w:left="720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:rsidR="00327D65" w:rsidRPr="00251F74" w:rsidRDefault="00327D65" w:rsidP="00CB0EA6">
            <w:pPr>
              <w:spacing w:before="1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นักวิชาการพัฒนาชุมชน สำนักงานพัฒนาชุมชนอำเภอ ๆ ละ 2 คน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และนักวิชาการพัฒนาชุมชน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กลุ่มงานสารสนเทศการพัฒนาชุมชน จังหวัดละ 1 คน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รวม 1,832 คน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14"/>
                <w:szCs w:val="14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1,922,400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ทุกจังหวัด (ยกวันกรุงเทพมหานคร) 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16"/>
                <w:szCs w:val="16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ดำเนินการในไตรมาส 1 (ธันวาคม 2561)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สารสนเทศเพื่อการพัฒนาคุณภาพชีวิต  จำนวน 76 จังหวัด</w:t>
            </w: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2. บุคลากรมี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สามารถวิเคราะห์ข้อมูล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จัดทำสารสนเทศเพื่อ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ให้บริการข้อมูลเพื่อ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พัฒนาคุณภาพชีวิต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ของประชาชนระดับพื้นที่</w:t>
            </w:r>
          </w:p>
          <w:p w:rsidR="00327D65" w:rsidRPr="00251F74" w:rsidRDefault="00327D65" w:rsidP="00CB0EA6">
            <w:pPr>
              <w:ind w:left="1140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สามารถวิเคราะห์ข้อมูล และ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จัดทำสารสนเทศ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พัฒนาคุณภาพชีวิต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ของประชาชนระดับพื้นที่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นายเสกสรร  ประวิเศษ         นักวิชาการพัฒนาชุมชนชำนาญการ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โทรศัพท์ 08 4778 8774, 0 2141 6298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7D65" w:rsidRPr="00251F74" w:rsidRDefault="00327D65" w:rsidP="00327D6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327D6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ประกวดหมู่บ้านสารสนเทศชุมชนดีเด่นเพื่อพัฒนาเศรษฐกิจและคุณภาพชีวิต</w:t>
      </w:r>
    </w:p>
    <w:p w:rsidR="00327D65" w:rsidRPr="00251F74" w:rsidRDefault="00327D65" w:rsidP="00327D65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51F74">
        <w:rPr>
          <w:rFonts w:ascii="TH SarabunPSK" w:hAnsi="TH SarabunPSK" w:cs="TH SarabunPSK"/>
          <w:sz w:val="32"/>
          <w:szCs w:val="32"/>
          <w:cs/>
        </w:rPr>
        <w:t>เพื่อส่งเสริมให้หมู่บ้านเกิดแรงจูงใจและความมุ่งมั่นที่จะจัดทำสารสนเทศเพื่อพัฒนา</w:t>
      </w:r>
    </w:p>
    <w:p w:rsidR="00327D65" w:rsidRPr="00251F74" w:rsidRDefault="00327D65" w:rsidP="00327D65">
      <w:pPr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               เศรษฐกิจชุมชน</w:t>
      </w:r>
      <w:r w:rsidRPr="00251F74">
        <w:rPr>
          <w:rFonts w:ascii="TH SarabunPSK" w:hAnsi="TH SarabunPSK" w:cs="TH SarabunPSK"/>
          <w:sz w:val="32"/>
          <w:szCs w:val="32"/>
          <w:cs/>
        </w:rPr>
        <w:t>การพัฒนาคุณภาพชีวิต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27D65" w:rsidRPr="00251F74" w:rsidRDefault="00327D65" w:rsidP="00327D65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CB0EA6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327D65" w:rsidRPr="00251F74" w:rsidRDefault="00327D65" w:rsidP="00CB0E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27D65" w:rsidRPr="00251F74" w:rsidTr="00CB0EA6">
        <w:tc>
          <w:tcPr>
            <w:tcW w:w="9209" w:type="dxa"/>
          </w:tcPr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327D65" w:rsidRPr="00251F74" w:rsidRDefault="00327D65" w:rsidP="00CB0EA6">
            <w:pPr>
              <w:spacing w:before="120"/>
              <w:ind w:left="874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สำนักงานพัฒนาชุมชนจังหวัดร่วมสำนักงานพัฒนาชุมชนอำเภอ คัดเลือกหมู่บ้านสารสนเทศฯ ระดับอำเภอจังหวัดละ 1 หมู่บ้าน ตามแนวทางการดำเนินงานฯ และแจ้งรายชื่อให้กรมฯ ทราบ                  </w:t>
            </w:r>
          </w:p>
          <w:p w:rsidR="00327D65" w:rsidRPr="00251F74" w:rsidRDefault="00327D65" w:rsidP="00CB0EA6">
            <w:pPr>
              <w:ind w:left="876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สำนักงานพัฒนาชุมชนจังวัด สำนักงานพัฒนาชุมชนอำเภอร่วมกับหมู่บ้านสารสนเทศฯ เป้าหมายดำเนินการจัดเวทีแลกเปลี่ยนเรียนรู้เรื่องข้อมูลสารสนเทศ รูปแบบการพัฒนาสารสนเทศ กำหนดกรอบแนวคิดการจัดทำสารสนเทศของหมู่บ้าน วิเคราะห์ข้อมูลเพื่อจัดทำสารสนเทศของหมู่บ้าน เพื่อจัดทำแผนชุมชนในไตรมาส 2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</w:t>
            </w:r>
          </w:p>
          <w:p w:rsidR="00327D65" w:rsidRPr="00251F74" w:rsidRDefault="00327D65" w:rsidP="00CB0EA6">
            <w:pPr>
              <w:ind w:left="876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สำนักงานพัฒนาชุมชนจังหวัด สำนักงานพัฒนาชุมชนอำเภอ และหมู่บ้านสารสนเทศฯ ร่วมสรุปความรู้จากกระบวนการจัดทำหมู่บ้านสารสนเทศฯ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และเผยแพร่การดำเนินงาน</w:t>
            </w:r>
          </w:p>
          <w:p w:rsidR="00327D65" w:rsidRPr="00251F74" w:rsidRDefault="00327D65" w:rsidP="00CB0EA6">
            <w:pPr>
              <w:ind w:left="876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กรมฯ กำหนดการประกวดหมู่บ้านสารสนเทศฯ ในไตรมาส 3 - 4   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27D65" w:rsidRPr="00251F74" w:rsidRDefault="00327D65" w:rsidP="00CB0E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หมู่บ้าน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ฯ ระดับจังหวัด จำนวน 76 หมู่บ้าน</w:t>
            </w:r>
          </w:p>
          <w:p w:rsidR="00327D65" w:rsidRPr="00251F74" w:rsidRDefault="00327D65" w:rsidP="00CB0E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889,200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ดำเนินการหมู่บ้านละ 11,700 บาท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หมู่บ้านสารสนเทศฯ จังหวัดละ 1 หมู่บ้าน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ดำเนินการในไตรมาสที่ 2 (มีนาคม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 จุดละ 1 วัน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327D65" w:rsidRPr="00251F74" w:rsidRDefault="00327D65" w:rsidP="00CB0EA6">
            <w:pPr>
              <w:ind w:left="734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หมู่บ้านสารสนเทศ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เศรษฐกิจชุมชนและพัฒนา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</w:t>
            </w: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76 หมู่บ้าน</w:t>
            </w:r>
          </w:p>
          <w:p w:rsidR="00327D65" w:rsidRPr="00251F74" w:rsidRDefault="00327D65" w:rsidP="00CB0EA6">
            <w:pPr>
              <w:ind w:left="876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2.  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องค์ความรู้ที่ได้จากกระบวนการจัดทำ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สารสนเทศเพื่อเพื่อพัฒนา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เศรษฐกิจชุมชนและพัฒนา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คุณภาพชีวิต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76 องค์ความรู้</w:t>
            </w:r>
          </w:p>
          <w:p w:rsidR="00327D65" w:rsidRPr="00251F74" w:rsidRDefault="00327D65" w:rsidP="00CB0EA6">
            <w:pPr>
              <w:ind w:left="734" w:hanging="1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  มีหมู่บ้านสารสนเทศเพื่อ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เศรษฐกิจชุมชนและพัฒนาคุณภาพชีวิตระดับเขตตรวจราชการ         </w:t>
            </w:r>
          </w:p>
          <w:p w:rsidR="00327D65" w:rsidRPr="00251F74" w:rsidRDefault="00327D65" w:rsidP="00CB0EA6">
            <w:pPr>
              <w:ind w:left="734" w:hanging="142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จำนวน 18 หมู่บ้าน</w:t>
            </w:r>
          </w:p>
          <w:p w:rsidR="00327D65" w:rsidRPr="00251F74" w:rsidRDefault="00327D65" w:rsidP="00CB0EA6">
            <w:pPr>
              <w:ind w:left="1140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มีหมู่บ้านสารสนเทศ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เศรษฐกิจชุมชนและพัฒนา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ระดับจังหวัด                </w:t>
            </w:r>
          </w:p>
          <w:p w:rsidR="00327D65" w:rsidRPr="00251F74" w:rsidRDefault="00327D65" w:rsidP="00CB0E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76 หมู่บ้าน 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นายเสกสรร  ประวิเศษ         นักวิชาการพัฒนาชุมชนชำนาญการ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โทรศัพท์ 08 4778 8774, 0 2141 6298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7D65" w:rsidRPr="00251F74" w:rsidRDefault="00327D65" w:rsidP="00327D6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327D6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327D6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51F74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การจัดทำสารสนเทศตำบลต้นแบบเพื่อการพัฒนาคุณภาพชีวิต</w:t>
      </w:r>
    </w:p>
    <w:p w:rsidR="00327D65" w:rsidRPr="00251F74" w:rsidRDefault="00327D65" w:rsidP="00327D65">
      <w:pPr>
        <w:spacing w:before="120"/>
        <w:rPr>
          <w:rFonts w:ascii="TH SarabunPSK" w:hAnsi="TH SarabunPSK" w:cs="TH SarabunPSK"/>
          <w:sz w:val="32"/>
          <w:szCs w:val="32"/>
        </w:rPr>
      </w:pPr>
      <w:r w:rsidRPr="00251F7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251F7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51F74">
        <w:rPr>
          <w:rFonts w:ascii="TH SarabunPSK" w:hAnsi="TH SarabunPSK" w:cs="TH SarabunPSK"/>
          <w:sz w:val="32"/>
          <w:szCs w:val="32"/>
          <w:cs/>
        </w:rPr>
        <w:t>เพื่อส่งเสริมให้</w:t>
      </w:r>
      <w:r w:rsidRPr="00251F74">
        <w:rPr>
          <w:rFonts w:ascii="TH SarabunPSK" w:hAnsi="TH SarabunPSK" w:cs="TH SarabunPSK" w:hint="cs"/>
          <w:sz w:val="32"/>
          <w:szCs w:val="32"/>
          <w:cs/>
        </w:rPr>
        <w:t>จังหวัด อำเภอ ตำบลจัดทำสารสนเทศตำบลต้นแบบเพื่อพัฒนาคุณภาพชีวิต</w:t>
      </w:r>
      <w:r w:rsidRPr="00251F7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27D65" w:rsidRPr="00251F74" w:rsidRDefault="00327D65" w:rsidP="00327D65">
      <w:pPr>
        <w:jc w:val="both"/>
        <w:rPr>
          <w:rFonts w:ascii="TH SarabunPSK" w:hAnsi="TH SarabunPSK" w:cs="TH SarabunPSK"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51F74" w:rsidRPr="00251F74" w:rsidTr="00CB0EA6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  <w:vAlign w:val="center"/>
          </w:tcPr>
          <w:p w:rsidR="00327D65" w:rsidRPr="00251F74" w:rsidRDefault="00327D65" w:rsidP="00CB0E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27D65" w:rsidRPr="00251F74" w:rsidTr="00CB0EA6">
        <w:tc>
          <w:tcPr>
            <w:tcW w:w="9209" w:type="dxa"/>
          </w:tcPr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วิธีการ/ขั้นตอนการดำเนินงาน/เงื่อนไขของกิจกรรม</w:t>
            </w:r>
          </w:p>
          <w:p w:rsidR="00327D65" w:rsidRPr="00251F74" w:rsidRDefault="00327D65" w:rsidP="00327D65">
            <w:pPr>
              <w:numPr>
                <w:ilvl w:val="0"/>
                <w:numId w:val="28"/>
              </w:numPr>
              <w:spacing w:line="276" w:lineRule="auto"/>
              <w:ind w:left="734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สำนักงานพัฒนาชุมชนจังหวัด สำนักงานพัฒนาชุมชนอำเภอ ร่วมกับองค์กรปกครองส่วนท้องถิ่นคัดเลือกตำบลเพื่อดำเนินกิจกรรมการจัดทำสารสนเทศตำบลต้นแบบเพื่อพัฒนาคุณภาพชีวิต       ตามแนวทางการดำเนินงานฯ และแจ้งรายชื่อให้กรมฯ ทราบ   </w:t>
            </w:r>
          </w:p>
          <w:p w:rsidR="00327D65" w:rsidRPr="00251F74" w:rsidRDefault="00327D65" w:rsidP="00CB0EA6">
            <w:pPr>
              <w:ind w:left="734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2.  สำนักงานพัฒนาชุมชนจังวัด สำนักงานพัฒนาชุมชนอำเภอ ร่วมกับตำบลเป้าหมายดำเนินการจัดเวที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แลกเปลี่ยนเรียนรู้เรื่องข้อมูลสารสนเทศ รูปแบบการพัฒนาสารสนเทศ กำหนดกรอบแนวคิดการจัดทำสารสนเทศของตำบล วิเคราะห์ข้อมูลเพื่อจัดทำสารสนเทศของตำบล เพื่อจัดทำแผนพัฒนาตำบลในไตรมาส 2 </w:t>
            </w:r>
          </w:p>
          <w:p w:rsidR="00327D65" w:rsidRPr="00251F74" w:rsidRDefault="00327D65" w:rsidP="00CB0EA6">
            <w:pPr>
              <w:ind w:left="734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สำนักงานพัฒนาชุมชนจังหวัด สำนักงานพัฒนาชุมชนอำเภอ และตำบลร่วมสรุปความรู้                จากกระบวนการจัดทำสารสนเทศตำบลเพื่อการพัฒนาคุณภาพชีวิต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และเผยแพร่การดำเนินงาน</w:t>
            </w:r>
          </w:p>
          <w:p w:rsidR="00327D65" w:rsidRPr="00251F74" w:rsidRDefault="00327D65" w:rsidP="00CB0EA6">
            <w:pPr>
              <w:ind w:left="734" w:hanging="284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กรมฯ กำหนดการประกวดสารสนเทศตำบลต้นแบบในไตรมาส 3 - 4    </w:t>
            </w:r>
          </w:p>
          <w:p w:rsidR="00327D65" w:rsidRPr="00251F74" w:rsidRDefault="00327D65" w:rsidP="00CB0EA6">
            <w:pPr>
              <w:contextualSpacing/>
              <w:rPr>
                <w:rFonts w:ascii="TH SarabunPSK" w:hAnsi="TH SarabunPSK" w:cs="TH SarabunPSK"/>
                <w:b/>
                <w:bCs/>
                <w:sz w:val="6"/>
                <w:szCs w:val="6"/>
              </w:rPr>
            </w:pPr>
          </w:p>
          <w:p w:rsidR="00327D65" w:rsidRPr="00251F74" w:rsidRDefault="00327D65" w:rsidP="00CB0E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ตำบล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ต้นแบบการจัดการสารสนเทศ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76 ตำบล</w:t>
            </w:r>
          </w:p>
          <w:p w:rsidR="00327D65" w:rsidRPr="00251F74" w:rsidRDefault="00327D65" w:rsidP="00CB0EA6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889,200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ดำเนินการตำบลละ 11,700 บาท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ตำบลเป้าหมายจังหวัดละ 1 ตำบล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ดำเนินการในไตรมาส 2 (มีนาคม </w:t>
            </w:r>
            <w:r w:rsidRPr="00251F74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) จุดละ 1 วัน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327D65" w:rsidRPr="00251F74" w:rsidRDefault="00327D65" w:rsidP="00CB0EA6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สารสนเทศตำบลต้นแบบเพื่อการพัฒนาคุณภาพชีวิต  จำนวน 76 ตำบล</w:t>
            </w:r>
          </w:p>
          <w:p w:rsidR="00327D65" w:rsidRPr="00251F74" w:rsidRDefault="00327D65" w:rsidP="00CB0EA6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องค์ความรู้ที่ได้จากกระบวนการจัดทำสารสนเทศ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ตำบลต้นแบบ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เพื่อการพัฒนาคุณภาพชีวิต</w:t>
            </w:r>
          </w:p>
          <w:p w:rsidR="00327D65" w:rsidRPr="00251F74" w:rsidRDefault="00327D65" w:rsidP="00CB0EA6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จำนวน 76 องค์ความรู้</w:t>
            </w:r>
          </w:p>
          <w:p w:rsidR="00327D65" w:rsidRPr="00251F74" w:rsidRDefault="00327D65" w:rsidP="00CB0EA6">
            <w:pPr>
              <w:ind w:left="876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มีตำบลสารสนเทศต้นแบบเพื่อการพัฒนาคุณภาพชีวิตระดับเขตตรวจราชการ จำนวน 18 ตำบล </w:t>
            </w:r>
          </w:p>
          <w:p w:rsidR="00327D65" w:rsidRPr="00251F74" w:rsidRDefault="00327D65" w:rsidP="00CB0EA6">
            <w:pPr>
              <w:spacing w:before="1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Pr="00251F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มีสารสนเทศตำบลต้นแบบเพื่อการพัฒนาคุณภาพชีวิตที่มีคุณภาพระดับจังหวัด       </w:t>
            </w:r>
          </w:p>
          <w:p w:rsidR="00327D65" w:rsidRPr="00251F74" w:rsidRDefault="00327D65" w:rsidP="00CB0EA6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จำนวน 76 ตำบล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ศูนย์สารสนเทศเพื่อการพัฒนาชุมชน</w:t>
            </w:r>
          </w:p>
          <w:p w:rsidR="00327D65" w:rsidRPr="00251F74" w:rsidRDefault="00327D65" w:rsidP="00CB0EA6">
            <w:pPr>
              <w:spacing w:before="120"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นายเสกสรร  ประวิเศษ         นักวิชาการพัฒนาชุมชนชำนาญการ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51F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โทรศัพท์ 08 4778 8774, 0 2141 6298</w:t>
            </w:r>
          </w:p>
          <w:p w:rsidR="00327D65" w:rsidRPr="00251F74" w:rsidRDefault="00327D65" w:rsidP="00CB0EA6">
            <w:pPr>
              <w:spacing w:line="228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7D65" w:rsidRPr="00251F74" w:rsidRDefault="00327D65" w:rsidP="00327D6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327D65" w:rsidRPr="00251F74" w:rsidRDefault="00327D65" w:rsidP="00CE76D6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327D65" w:rsidRPr="00251F74" w:rsidSect="00A24F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E3" w:rsidRDefault="00FF1EE3" w:rsidP="00A25F94">
      <w:r>
        <w:separator/>
      </w:r>
    </w:p>
  </w:endnote>
  <w:endnote w:type="continuationSeparator" w:id="0">
    <w:p w:rsidR="00FF1EE3" w:rsidRDefault="00FF1EE3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265" w:rsidRDefault="00D83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265" w:rsidRDefault="00D832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265" w:rsidRDefault="00D83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E3" w:rsidRDefault="00FF1EE3" w:rsidP="00A25F94">
      <w:r>
        <w:separator/>
      </w:r>
    </w:p>
  </w:footnote>
  <w:footnote w:type="continuationSeparator" w:id="0">
    <w:p w:rsidR="00FF1EE3" w:rsidRDefault="00FF1EE3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265" w:rsidRDefault="00D832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s/>
      </w:rPr>
      <w:id w:val="757022523"/>
      <w:docPartObj>
        <w:docPartGallery w:val="Watermarks"/>
        <w:docPartUnique/>
      </w:docPartObj>
    </w:sdtPr>
    <w:sdtContent>
      <w:p w:rsidR="00D83265" w:rsidRDefault="00C72328">
        <w:pPr>
          <w:pStyle w:val="Header"/>
        </w:pPr>
        <w:r>
          <w:rPr>
            <w:cs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39274908" o:spid="_x0000_s2052" type="#_x0000_t136" style="position:absolute;margin-left:0;margin-top:0;width:318.15pt;height:318.15pt;rotation:315;z-index:-251657216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1pt" string="ร่าง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265" w:rsidRDefault="00D83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3pt;height:11.3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E37C1"/>
    <w:multiLevelType w:val="hybridMultilevel"/>
    <w:tmpl w:val="F66AECB2"/>
    <w:lvl w:ilvl="0" w:tplc="6F00F1D4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0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1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9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20"/>
  </w:num>
  <w:num w:numId="5">
    <w:abstractNumId w:val="27"/>
  </w:num>
  <w:num w:numId="6">
    <w:abstractNumId w:val="8"/>
  </w:num>
  <w:num w:numId="7">
    <w:abstractNumId w:val="17"/>
  </w:num>
  <w:num w:numId="8">
    <w:abstractNumId w:val="19"/>
  </w:num>
  <w:num w:numId="9">
    <w:abstractNumId w:val="28"/>
  </w:num>
  <w:num w:numId="10">
    <w:abstractNumId w:val="13"/>
  </w:num>
  <w:num w:numId="11">
    <w:abstractNumId w:val="7"/>
  </w:num>
  <w:num w:numId="12">
    <w:abstractNumId w:val="23"/>
  </w:num>
  <w:num w:numId="13">
    <w:abstractNumId w:val="14"/>
  </w:num>
  <w:num w:numId="14">
    <w:abstractNumId w:val="25"/>
  </w:num>
  <w:num w:numId="15">
    <w:abstractNumId w:val="3"/>
  </w:num>
  <w:num w:numId="16">
    <w:abstractNumId w:val="0"/>
  </w:num>
  <w:num w:numId="17">
    <w:abstractNumId w:val="16"/>
  </w:num>
  <w:num w:numId="18">
    <w:abstractNumId w:val="11"/>
  </w:num>
  <w:num w:numId="19">
    <w:abstractNumId w:val="24"/>
  </w:num>
  <w:num w:numId="20">
    <w:abstractNumId w:val="6"/>
  </w:num>
  <w:num w:numId="21">
    <w:abstractNumId w:val="26"/>
  </w:num>
  <w:num w:numId="22">
    <w:abstractNumId w:val="12"/>
  </w:num>
  <w:num w:numId="23">
    <w:abstractNumId w:val="18"/>
  </w:num>
  <w:num w:numId="24">
    <w:abstractNumId w:val="4"/>
  </w:num>
  <w:num w:numId="25">
    <w:abstractNumId w:val="21"/>
  </w:num>
  <w:num w:numId="26">
    <w:abstractNumId w:val="1"/>
  </w:num>
  <w:num w:numId="27">
    <w:abstractNumId w:val="2"/>
  </w:num>
  <w:num w:numId="28">
    <w:abstractNumId w:val="15"/>
  </w:num>
  <w:num w:numId="29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53">
      <o:colormru v:ext="edit" colors="#ff6,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AA"/>
    <w:rsid w:val="000010FD"/>
    <w:rsid w:val="00001556"/>
    <w:rsid w:val="00002417"/>
    <w:rsid w:val="00003386"/>
    <w:rsid w:val="0000354F"/>
    <w:rsid w:val="0000470B"/>
    <w:rsid w:val="00006664"/>
    <w:rsid w:val="00006DAA"/>
    <w:rsid w:val="000074CB"/>
    <w:rsid w:val="00007D7D"/>
    <w:rsid w:val="00011F9E"/>
    <w:rsid w:val="000135D0"/>
    <w:rsid w:val="00013B6C"/>
    <w:rsid w:val="00014474"/>
    <w:rsid w:val="00014C45"/>
    <w:rsid w:val="00014EBC"/>
    <w:rsid w:val="00016349"/>
    <w:rsid w:val="000223B9"/>
    <w:rsid w:val="00023ED4"/>
    <w:rsid w:val="000259F6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6833"/>
    <w:rsid w:val="00067877"/>
    <w:rsid w:val="00070FCE"/>
    <w:rsid w:val="000728C6"/>
    <w:rsid w:val="00072B31"/>
    <w:rsid w:val="000731B6"/>
    <w:rsid w:val="000733BD"/>
    <w:rsid w:val="000749D4"/>
    <w:rsid w:val="000755A5"/>
    <w:rsid w:val="00075797"/>
    <w:rsid w:val="000763FD"/>
    <w:rsid w:val="000768D1"/>
    <w:rsid w:val="00076A6F"/>
    <w:rsid w:val="00076F01"/>
    <w:rsid w:val="00082FA3"/>
    <w:rsid w:val="00085BF7"/>
    <w:rsid w:val="00085C67"/>
    <w:rsid w:val="000914BA"/>
    <w:rsid w:val="00093D7D"/>
    <w:rsid w:val="000954CA"/>
    <w:rsid w:val="0009694A"/>
    <w:rsid w:val="00097450"/>
    <w:rsid w:val="00097EAE"/>
    <w:rsid w:val="000A2D2E"/>
    <w:rsid w:val="000A3FB8"/>
    <w:rsid w:val="000A4111"/>
    <w:rsid w:val="000A4DD0"/>
    <w:rsid w:val="000A52ED"/>
    <w:rsid w:val="000A71BA"/>
    <w:rsid w:val="000A73A0"/>
    <w:rsid w:val="000A7C48"/>
    <w:rsid w:val="000B0042"/>
    <w:rsid w:val="000B0067"/>
    <w:rsid w:val="000B25D1"/>
    <w:rsid w:val="000B2A7D"/>
    <w:rsid w:val="000B420E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2350"/>
    <w:rsid w:val="0011272B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39A"/>
    <w:rsid w:val="001206B0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3F99"/>
    <w:rsid w:val="0014515E"/>
    <w:rsid w:val="0014533F"/>
    <w:rsid w:val="001472C5"/>
    <w:rsid w:val="00147F05"/>
    <w:rsid w:val="00150164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3CE7"/>
    <w:rsid w:val="001A4814"/>
    <w:rsid w:val="001A4E1F"/>
    <w:rsid w:val="001A5022"/>
    <w:rsid w:val="001A76CD"/>
    <w:rsid w:val="001A7B8E"/>
    <w:rsid w:val="001A7D4C"/>
    <w:rsid w:val="001B0009"/>
    <w:rsid w:val="001B0CEA"/>
    <w:rsid w:val="001B177D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92F"/>
    <w:rsid w:val="001D6F9B"/>
    <w:rsid w:val="001E045C"/>
    <w:rsid w:val="001E203E"/>
    <w:rsid w:val="001E32C9"/>
    <w:rsid w:val="001E375A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205A"/>
    <w:rsid w:val="00222944"/>
    <w:rsid w:val="00225773"/>
    <w:rsid w:val="002265FB"/>
    <w:rsid w:val="00226B13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1F74"/>
    <w:rsid w:val="00252C17"/>
    <w:rsid w:val="00252CA6"/>
    <w:rsid w:val="00253275"/>
    <w:rsid w:val="00253916"/>
    <w:rsid w:val="00253AB8"/>
    <w:rsid w:val="00253F18"/>
    <w:rsid w:val="002550EE"/>
    <w:rsid w:val="00256891"/>
    <w:rsid w:val="0025799E"/>
    <w:rsid w:val="00257BD0"/>
    <w:rsid w:val="002609D9"/>
    <w:rsid w:val="002613A0"/>
    <w:rsid w:val="00262610"/>
    <w:rsid w:val="00262678"/>
    <w:rsid w:val="00262CEB"/>
    <w:rsid w:val="002633A2"/>
    <w:rsid w:val="00266879"/>
    <w:rsid w:val="0026733A"/>
    <w:rsid w:val="00270AA5"/>
    <w:rsid w:val="00271AB7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3B27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4948"/>
    <w:rsid w:val="002A00CF"/>
    <w:rsid w:val="002A2700"/>
    <w:rsid w:val="002A2CBE"/>
    <w:rsid w:val="002A3526"/>
    <w:rsid w:val="002A3ACE"/>
    <w:rsid w:val="002A65F3"/>
    <w:rsid w:val="002A7CCC"/>
    <w:rsid w:val="002B043B"/>
    <w:rsid w:val="002B09D1"/>
    <w:rsid w:val="002B1732"/>
    <w:rsid w:val="002B177C"/>
    <w:rsid w:val="002B2BB7"/>
    <w:rsid w:val="002B2D4C"/>
    <w:rsid w:val="002B339F"/>
    <w:rsid w:val="002B437A"/>
    <w:rsid w:val="002B4ED1"/>
    <w:rsid w:val="002B5ECE"/>
    <w:rsid w:val="002B5F61"/>
    <w:rsid w:val="002B6887"/>
    <w:rsid w:val="002C0EB4"/>
    <w:rsid w:val="002C223C"/>
    <w:rsid w:val="002C37AF"/>
    <w:rsid w:val="002C3862"/>
    <w:rsid w:val="002C4481"/>
    <w:rsid w:val="002C4A59"/>
    <w:rsid w:val="002C4B51"/>
    <w:rsid w:val="002C50C4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CC3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680"/>
    <w:rsid w:val="00316853"/>
    <w:rsid w:val="0031739C"/>
    <w:rsid w:val="00317DCF"/>
    <w:rsid w:val="00317FC4"/>
    <w:rsid w:val="0032053A"/>
    <w:rsid w:val="00322ADE"/>
    <w:rsid w:val="003274CD"/>
    <w:rsid w:val="00327D65"/>
    <w:rsid w:val="00327E65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271E"/>
    <w:rsid w:val="003527BE"/>
    <w:rsid w:val="00352E87"/>
    <w:rsid w:val="0035373E"/>
    <w:rsid w:val="003542D8"/>
    <w:rsid w:val="00354A07"/>
    <w:rsid w:val="003555C2"/>
    <w:rsid w:val="00355D63"/>
    <w:rsid w:val="0036174C"/>
    <w:rsid w:val="0036184B"/>
    <w:rsid w:val="003639C0"/>
    <w:rsid w:val="003639E8"/>
    <w:rsid w:val="00363F54"/>
    <w:rsid w:val="00364CA0"/>
    <w:rsid w:val="00365467"/>
    <w:rsid w:val="003673DD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EE"/>
    <w:rsid w:val="003B4D86"/>
    <w:rsid w:val="003B6DD4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2D39"/>
    <w:rsid w:val="003D3D89"/>
    <w:rsid w:val="003D5F42"/>
    <w:rsid w:val="003E0396"/>
    <w:rsid w:val="003E0ED9"/>
    <w:rsid w:val="003E176D"/>
    <w:rsid w:val="003E34F6"/>
    <w:rsid w:val="003E40E3"/>
    <w:rsid w:val="003E4A6F"/>
    <w:rsid w:val="003E5DD1"/>
    <w:rsid w:val="003E6CE6"/>
    <w:rsid w:val="003E6F13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40504"/>
    <w:rsid w:val="00442E44"/>
    <w:rsid w:val="00442EBF"/>
    <w:rsid w:val="004430F1"/>
    <w:rsid w:val="004445B4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C7D"/>
    <w:rsid w:val="00462BF4"/>
    <w:rsid w:val="00463097"/>
    <w:rsid w:val="0046361F"/>
    <w:rsid w:val="00463A7B"/>
    <w:rsid w:val="00463B1D"/>
    <w:rsid w:val="00463DC6"/>
    <w:rsid w:val="0046505B"/>
    <w:rsid w:val="00465409"/>
    <w:rsid w:val="00465B6F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657E"/>
    <w:rsid w:val="0049754B"/>
    <w:rsid w:val="004A05F0"/>
    <w:rsid w:val="004A0665"/>
    <w:rsid w:val="004A181A"/>
    <w:rsid w:val="004A2C62"/>
    <w:rsid w:val="004A2E0E"/>
    <w:rsid w:val="004A3531"/>
    <w:rsid w:val="004A4F18"/>
    <w:rsid w:val="004A50BE"/>
    <w:rsid w:val="004A64B7"/>
    <w:rsid w:val="004A736E"/>
    <w:rsid w:val="004A7BFE"/>
    <w:rsid w:val="004B24B5"/>
    <w:rsid w:val="004B3293"/>
    <w:rsid w:val="004B6AAA"/>
    <w:rsid w:val="004B7224"/>
    <w:rsid w:val="004B7C90"/>
    <w:rsid w:val="004C1DD5"/>
    <w:rsid w:val="004C3919"/>
    <w:rsid w:val="004C3D07"/>
    <w:rsid w:val="004C44A7"/>
    <w:rsid w:val="004C47E2"/>
    <w:rsid w:val="004C4942"/>
    <w:rsid w:val="004C4C8E"/>
    <w:rsid w:val="004C57AB"/>
    <w:rsid w:val="004C598C"/>
    <w:rsid w:val="004D02A3"/>
    <w:rsid w:val="004D169F"/>
    <w:rsid w:val="004D1E0F"/>
    <w:rsid w:val="004D282D"/>
    <w:rsid w:val="004D301B"/>
    <w:rsid w:val="004D3186"/>
    <w:rsid w:val="004D5331"/>
    <w:rsid w:val="004D643C"/>
    <w:rsid w:val="004D7983"/>
    <w:rsid w:val="004D7BFB"/>
    <w:rsid w:val="004E0F9D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41823"/>
    <w:rsid w:val="0054231F"/>
    <w:rsid w:val="005442FE"/>
    <w:rsid w:val="00544524"/>
    <w:rsid w:val="00547743"/>
    <w:rsid w:val="00547FCA"/>
    <w:rsid w:val="005519DB"/>
    <w:rsid w:val="00551F89"/>
    <w:rsid w:val="005534E0"/>
    <w:rsid w:val="005541F9"/>
    <w:rsid w:val="0055554D"/>
    <w:rsid w:val="00557B0E"/>
    <w:rsid w:val="00560245"/>
    <w:rsid w:val="00561A6D"/>
    <w:rsid w:val="00562F29"/>
    <w:rsid w:val="0056485B"/>
    <w:rsid w:val="00564B8C"/>
    <w:rsid w:val="00566A5F"/>
    <w:rsid w:val="00567FBC"/>
    <w:rsid w:val="00570045"/>
    <w:rsid w:val="005721B2"/>
    <w:rsid w:val="00573133"/>
    <w:rsid w:val="00573561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7A7F"/>
    <w:rsid w:val="00587C96"/>
    <w:rsid w:val="00587E8A"/>
    <w:rsid w:val="00590714"/>
    <w:rsid w:val="00590B4C"/>
    <w:rsid w:val="00593593"/>
    <w:rsid w:val="0059370B"/>
    <w:rsid w:val="00593E06"/>
    <w:rsid w:val="00595D71"/>
    <w:rsid w:val="005A1642"/>
    <w:rsid w:val="005A1826"/>
    <w:rsid w:val="005A2AD2"/>
    <w:rsid w:val="005A300C"/>
    <w:rsid w:val="005A4572"/>
    <w:rsid w:val="005A4C36"/>
    <w:rsid w:val="005A6188"/>
    <w:rsid w:val="005A728C"/>
    <w:rsid w:val="005B0B61"/>
    <w:rsid w:val="005B0ECA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3B50"/>
    <w:rsid w:val="005C438B"/>
    <w:rsid w:val="005C4ABB"/>
    <w:rsid w:val="005C4BC1"/>
    <w:rsid w:val="005C72F6"/>
    <w:rsid w:val="005C7780"/>
    <w:rsid w:val="005D0FCB"/>
    <w:rsid w:val="005D185A"/>
    <w:rsid w:val="005D2525"/>
    <w:rsid w:val="005D5082"/>
    <w:rsid w:val="005D588C"/>
    <w:rsid w:val="005D7271"/>
    <w:rsid w:val="005E02C5"/>
    <w:rsid w:val="005E1031"/>
    <w:rsid w:val="005E4AAE"/>
    <w:rsid w:val="005E4CE0"/>
    <w:rsid w:val="005E5D70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10EF9"/>
    <w:rsid w:val="00611DFF"/>
    <w:rsid w:val="00612225"/>
    <w:rsid w:val="00613DCE"/>
    <w:rsid w:val="006155CB"/>
    <w:rsid w:val="00620E4F"/>
    <w:rsid w:val="00621818"/>
    <w:rsid w:val="00622E2B"/>
    <w:rsid w:val="00622F79"/>
    <w:rsid w:val="00622F82"/>
    <w:rsid w:val="006234AA"/>
    <w:rsid w:val="0062788E"/>
    <w:rsid w:val="0062789A"/>
    <w:rsid w:val="00627B58"/>
    <w:rsid w:val="0063098B"/>
    <w:rsid w:val="00631E3A"/>
    <w:rsid w:val="006323AE"/>
    <w:rsid w:val="0063255E"/>
    <w:rsid w:val="006327B0"/>
    <w:rsid w:val="00633C83"/>
    <w:rsid w:val="00633F28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5E07"/>
    <w:rsid w:val="006A639A"/>
    <w:rsid w:val="006A6661"/>
    <w:rsid w:val="006A699F"/>
    <w:rsid w:val="006A7E6D"/>
    <w:rsid w:val="006B1EAC"/>
    <w:rsid w:val="006B1ECD"/>
    <w:rsid w:val="006B22E5"/>
    <w:rsid w:val="006B428A"/>
    <w:rsid w:val="006B4300"/>
    <w:rsid w:val="006B4470"/>
    <w:rsid w:val="006B64E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120A2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4040D"/>
    <w:rsid w:val="00740C56"/>
    <w:rsid w:val="00741119"/>
    <w:rsid w:val="007419DA"/>
    <w:rsid w:val="00742F29"/>
    <w:rsid w:val="00742F69"/>
    <w:rsid w:val="00742FC8"/>
    <w:rsid w:val="007438C6"/>
    <w:rsid w:val="00744085"/>
    <w:rsid w:val="0074411A"/>
    <w:rsid w:val="0074539F"/>
    <w:rsid w:val="00747C11"/>
    <w:rsid w:val="00750460"/>
    <w:rsid w:val="007511B7"/>
    <w:rsid w:val="00751BFC"/>
    <w:rsid w:val="007527E2"/>
    <w:rsid w:val="007530EB"/>
    <w:rsid w:val="00756EED"/>
    <w:rsid w:val="007579D4"/>
    <w:rsid w:val="00765828"/>
    <w:rsid w:val="00771AEF"/>
    <w:rsid w:val="00772022"/>
    <w:rsid w:val="00773B12"/>
    <w:rsid w:val="00775FF4"/>
    <w:rsid w:val="00776A7D"/>
    <w:rsid w:val="00777697"/>
    <w:rsid w:val="0078054C"/>
    <w:rsid w:val="00780A7B"/>
    <w:rsid w:val="00783CAA"/>
    <w:rsid w:val="007843C9"/>
    <w:rsid w:val="00787162"/>
    <w:rsid w:val="00790738"/>
    <w:rsid w:val="00790AFE"/>
    <w:rsid w:val="00790BB5"/>
    <w:rsid w:val="00790EA4"/>
    <w:rsid w:val="007928E9"/>
    <w:rsid w:val="00794FAA"/>
    <w:rsid w:val="00795C75"/>
    <w:rsid w:val="00797104"/>
    <w:rsid w:val="00797A1D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39CE"/>
    <w:rsid w:val="007E5AA6"/>
    <w:rsid w:val="007E61C8"/>
    <w:rsid w:val="007F065A"/>
    <w:rsid w:val="007F5513"/>
    <w:rsid w:val="007F5640"/>
    <w:rsid w:val="007F5842"/>
    <w:rsid w:val="007F6C79"/>
    <w:rsid w:val="007F7875"/>
    <w:rsid w:val="008040E3"/>
    <w:rsid w:val="00805974"/>
    <w:rsid w:val="00805FE6"/>
    <w:rsid w:val="00806320"/>
    <w:rsid w:val="00811321"/>
    <w:rsid w:val="0081218B"/>
    <w:rsid w:val="00815F12"/>
    <w:rsid w:val="008177C0"/>
    <w:rsid w:val="00820804"/>
    <w:rsid w:val="00820F04"/>
    <w:rsid w:val="0082219F"/>
    <w:rsid w:val="00824599"/>
    <w:rsid w:val="008247A5"/>
    <w:rsid w:val="0082498E"/>
    <w:rsid w:val="008258FF"/>
    <w:rsid w:val="00827D8D"/>
    <w:rsid w:val="00831AD7"/>
    <w:rsid w:val="00831DE4"/>
    <w:rsid w:val="0083697F"/>
    <w:rsid w:val="0083734E"/>
    <w:rsid w:val="008374AD"/>
    <w:rsid w:val="00842FC5"/>
    <w:rsid w:val="00843DDE"/>
    <w:rsid w:val="008445A7"/>
    <w:rsid w:val="00847D32"/>
    <w:rsid w:val="0085073A"/>
    <w:rsid w:val="00850B57"/>
    <w:rsid w:val="00851FFD"/>
    <w:rsid w:val="008520AD"/>
    <w:rsid w:val="00852539"/>
    <w:rsid w:val="008526C5"/>
    <w:rsid w:val="008554C9"/>
    <w:rsid w:val="008562F7"/>
    <w:rsid w:val="008605AF"/>
    <w:rsid w:val="00860C21"/>
    <w:rsid w:val="00861B1C"/>
    <w:rsid w:val="00862F0C"/>
    <w:rsid w:val="00863016"/>
    <w:rsid w:val="00865D3F"/>
    <w:rsid w:val="00866FE2"/>
    <w:rsid w:val="0087023B"/>
    <w:rsid w:val="00871F3D"/>
    <w:rsid w:val="008729BB"/>
    <w:rsid w:val="008732DB"/>
    <w:rsid w:val="008751AA"/>
    <w:rsid w:val="0087581C"/>
    <w:rsid w:val="0087639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90040F"/>
    <w:rsid w:val="00900C97"/>
    <w:rsid w:val="00900D5E"/>
    <w:rsid w:val="00900F40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20862"/>
    <w:rsid w:val="00920ED4"/>
    <w:rsid w:val="00922746"/>
    <w:rsid w:val="00924C9A"/>
    <w:rsid w:val="00924E48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35CE"/>
    <w:rsid w:val="009537B9"/>
    <w:rsid w:val="00953857"/>
    <w:rsid w:val="00954E1D"/>
    <w:rsid w:val="00954F9D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443C"/>
    <w:rsid w:val="00966A83"/>
    <w:rsid w:val="00970A34"/>
    <w:rsid w:val="00970B8B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5F17"/>
    <w:rsid w:val="009C6B38"/>
    <w:rsid w:val="009C7312"/>
    <w:rsid w:val="009C7B11"/>
    <w:rsid w:val="009C7B34"/>
    <w:rsid w:val="009D17CE"/>
    <w:rsid w:val="009D461C"/>
    <w:rsid w:val="009D50B2"/>
    <w:rsid w:val="009D50F2"/>
    <w:rsid w:val="009E02DE"/>
    <w:rsid w:val="009E09CA"/>
    <w:rsid w:val="009E10D3"/>
    <w:rsid w:val="009E4669"/>
    <w:rsid w:val="009E4B67"/>
    <w:rsid w:val="009E4ED7"/>
    <w:rsid w:val="009E53E1"/>
    <w:rsid w:val="009E6794"/>
    <w:rsid w:val="009E6F7F"/>
    <w:rsid w:val="009E70F4"/>
    <w:rsid w:val="009E7326"/>
    <w:rsid w:val="009E7745"/>
    <w:rsid w:val="009F19CC"/>
    <w:rsid w:val="009F247D"/>
    <w:rsid w:val="009F3887"/>
    <w:rsid w:val="009F5C36"/>
    <w:rsid w:val="009F60F2"/>
    <w:rsid w:val="009F6568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F4B"/>
    <w:rsid w:val="00AB002A"/>
    <w:rsid w:val="00AB108F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D2EC9"/>
    <w:rsid w:val="00AD3059"/>
    <w:rsid w:val="00AD45DE"/>
    <w:rsid w:val="00AD49A0"/>
    <w:rsid w:val="00AD6ECB"/>
    <w:rsid w:val="00AE1115"/>
    <w:rsid w:val="00AE172E"/>
    <w:rsid w:val="00AE34E7"/>
    <w:rsid w:val="00AE368D"/>
    <w:rsid w:val="00AE52A6"/>
    <w:rsid w:val="00AE7258"/>
    <w:rsid w:val="00AE7A4A"/>
    <w:rsid w:val="00AE7C8F"/>
    <w:rsid w:val="00AF01C7"/>
    <w:rsid w:val="00AF093B"/>
    <w:rsid w:val="00AF1368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5FB3"/>
    <w:rsid w:val="00B37020"/>
    <w:rsid w:val="00B404B3"/>
    <w:rsid w:val="00B41BA5"/>
    <w:rsid w:val="00B41E5F"/>
    <w:rsid w:val="00B439FC"/>
    <w:rsid w:val="00B4405B"/>
    <w:rsid w:val="00B44547"/>
    <w:rsid w:val="00B45231"/>
    <w:rsid w:val="00B45792"/>
    <w:rsid w:val="00B464C2"/>
    <w:rsid w:val="00B46527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133F"/>
    <w:rsid w:val="00B61D5B"/>
    <w:rsid w:val="00B61E6B"/>
    <w:rsid w:val="00B62496"/>
    <w:rsid w:val="00B624D7"/>
    <w:rsid w:val="00B631BF"/>
    <w:rsid w:val="00B631DF"/>
    <w:rsid w:val="00B64196"/>
    <w:rsid w:val="00B66260"/>
    <w:rsid w:val="00B714AD"/>
    <w:rsid w:val="00B7178D"/>
    <w:rsid w:val="00B71B88"/>
    <w:rsid w:val="00B71E9B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714E"/>
    <w:rsid w:val="00B97249"/>
    <w:rsid w:val="00BA0CED"/>
    <w:rsid w:val="00BA156B"/>
    <w:rsid w:val="00BA1B9A"/>
    <w:rsid w:val="00BA222D"/>
    <w:rsid w:val="00BA266A"/>
    <w:rsid w:val="00BA4F83"/>
    <w:rsid w:val="00BA51CC"/>
    <w:rsid w:val="00BA658F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ACB"/>
    <w:rsid w:val="00BE1CF2"/>
    <w:rsid w:val="00BE2302"/>
    <w:rsid w:val="00BE3E60"/>
    <w:rsid w:val="00BE465A"/>
    <w:rsid w:val="00BF10D7"/>
    <w:rsid w:val="00BF24F4"/>
    <w:rsid w:val="00BF3A58"/>
    <w:rsid w:val="00BF4B47"/>
    <w:rsid w:val="00BF4F9E"/>
    <w:rsid w:val="00BF561C"/>
    <w:rsid w:val="00C0054C"/>
    <w:rsid w:val="00C00879"/>
    <w:rsid w:val="00C008E8"/>
    <w:rsid w:val="00C00B50"/>
    <w:rsid w:val="00C017CD"/>
    <w:rsid w:val="00C01B7C"/>
    <w:rsid w:val="00C02373"/>
    <w:rsid w:val="00C03013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B52"/>
    <w:rsid w:val="00C46F11"/>
    <w:rsid w:val="00C475E6"/>
    <w:rsid w:val="00C509A3"/>
    <w:rsid w:val="00C5169C"/>
    <w:rsid w:val="00C52382"/>
    <w:rsid w:val="00C524AE"/>
    <w:rsid w:val="00C53EFF"/>
    <w:rsid w:val="00C5487A"/>
    <w:rsid w:val="00C55187"/>
    <w:rsid w:val="00C55AD9"/>
    <w:rsid w:val="00C5607B"/>
    <w:rsid w:val="00C57851"/>
    <w:rsid w:val="00C57D5D"/>
    <w:rsid w:val="00C61A4C"/>
    <w:rsid w:val="00C63305"/>
    <w:rsid w:val="00C63720"/>
    <w:rsid w:val="00C669E0"/>
    <w:rsid w:val="00C66A17"/>
    <w:rsid w:val="00C70480"/>
    <w:rsid w:val="00C7093D"/>
    <w:rsid w:val="00C716E2"/>
    <w:rsid w:val="00C71EE2"/>
    <w:rsid w:val="00C72328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3CF4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5E5C"/>
    <w:rsid w:val="00CC5E8E"/>
    <w:rsid w:val="00CC6910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687"/>
    <w:rsid w:val="00CF7DED"/>
    <w:rsid w:val="00D01DD5"/>
    <w:rsid w:val="00D03A49"/>
    <w:rsid w:val="00D040BA"/>
    <w:rsid w:val="00D0474E"/>
    <w:rsid w:val="00D05871"/>
    <w:rsid w:val="00D05C52"/>
    <w:rsid w:val="00D06232"/>
    <w:rsid w:val="00D10022"/>
    <w:rsid w:val="00D12C9F"/>
    <w:rsid w:val="00D14B9A"/>
    <w:rsid w:val="00D169E8"/>
    <w:rsid w:val="00D16CD6"/>
    <w:rsid w:val="00D17F8E"/>
    <w:rsid w:val="00D2287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2E4B"/>
    <w:rsid w:val="00D54923"/>
    <w:rsid w:val="00D54BDB"/>
    <w:rsid w:val="00D55406"/>
    <w:rsid w:val="00D55B95"/>
    <w:rsid w:val="00D55C92"/>
    <w:rsid w:val="00D55D5E"/>
    <w:rsid w:val="00D55E1A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54F"/>
    <w:rsid w:val="00D72FB0"/>
    <w:rsid w:val="00D74D72"/>
    <w:rsid w:val="00D74EC4"/>
    <w:rsid w:val="00D752CD"/>
    <w:rsid w:val="00D774D4"/>
    <w:rsid w:val="00D77F9D"/>
    <w:rsid w:val="00D82ECA"/>
    <w:rsid w:val="00D83265"/>
    <w:rsid w:val="00D835BA"/>
    <w:rsid w:val="00D84E40"/>
    <w:rsid w:val="00D92A4C"/>
    <w:rsid w:val="00D94005"/>
    <w:rsid w:val="00D9549F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D0030"/>
    <w:rsid w:val="00DD0E02"/>
    <w:rsid w:val="00DD2FF1"/>
    <w:rsid w:val="00DD4F3C"/>
    <w:rsid w:val="00DD5826"/>
    <w:rsid w:val="00DD6670"/>
    <w:rsid w:val="00DD7B69"/>
    <w:rsid w:val="00DD7FED"/>
    <w:rsid w:val="00DE1C1E"/>
    <w:rsid w:val="00DE39D9"/>
    <w:rsid w:val="00DE3A1D"/>
    <w:rsid w:val="00DE4FD1"/>
    <w:rsid w:val="00DE5B1A"/>
    <w:rsid w:val="00DE68C8"/>
    <w:rsid w:val="00DF12DE"/>
    <w:rsid w:val="00DF4293"/>
    <w:rsid w:val="00DF5217"/>
    <w:rsid w:val="00DF6669"/>
    <w:rsid w:val="00E0002C"/>
    <w:rsid w:val="00E00375"/>
    <w:rsid w:val="00E01886"/>
    <w:rsid w:val="00E02393"/>
    <w:rsid w:val="00E028EF"/>
    <w:rsid w:val="00E02C68"/>
    <w:rsid w:val="00E031D7"/>
    <w:rsid w:val="00E042B0"/>
    <w:rsid w:val="00E050F0"/>
    <w:rsid w:val="00E10E45"/>
    <w:rsid w:val="00E120CA"/>
    <w:rsid w:val="00E12933"/>
    <w:rsid w:val="00E155A1"/>
    <w:rsid w:val="00E157A7"/>
    <w:rsid w:val="00E174F6"/>
    <w:rsid w:val="00E2000B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7F16"/>
    <w:rsid w:val="00E407CC"/>
    <w:rsid w:val="00E442AE"/>
    <w:rsid w:val="00E44309"/>
    <w:rsid w:val="00E4543D"/>
    <w:rsid w:val="00E46A6B"/>
    <w:rsid w:val="00E50271"/>
    <w:rsid w:val="00E5150A"/>
    <w:rsid w:val="00E519D7"/>
    <w:rsid w:val="00E54794"/>
    <w:rsid w:val="00E54C4E"/>
    <w:rsid w:val="00E55291"/>
    <w:rsid w:val="00E56600"/>
    <w:rsid w:val="00E574DB"/>
    <w:rsid w:val="00E57688"/>
    <w:rsid w:val="00E615D6"/>
    <w:rsid w:val="00E6249B"/>
    <w:rsid w:val="00E6372A"/>
    <w:rsid w:val="00E63CA5"/>
    <w:rsid w:val="00E63D76"/>
    <w:rsid w:val="00E65BD8"/>
    <w:rsid w:val="00E65C79"/>
    <w:rsid w:val="00E67C33"/>
    <w:rsid w:val="00E70FC4"/>
    <w:rsid w:val="00E725F4"/>
    <w:rsid w:val="00E74772"/>
    <w:rsid w:val="00E757AD"/>
    <w:rsid w:val="00E763DD"/>
    <w:rsid w:val="00E7751E"/>
    <w:rsid w:val="00E77DE2"/>
    <w:rsid w:val="00E8057C"/>
    <w:rsid w:val="00E8074C"/>
    <w:rsid w:val="00E80F4E"/>
    <w:rsid w:val="00E81255"/>
    <w:rsid w:val="00E816D3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A0D"/>
    <w:rsid w:val="00E9349E"/>
    <w:rsid w:val="00E93B4D"/>
    <w:rsid w:val="00E9559E"/>
    <w:rsid w:val="00E95C29"/>
    <w:rsid w:val="00E95F99"/>
    <w:rsid w:val="00E9745D"/>
    <w:rsid w:val="00EA1A39"/>
    <w:rsid w:val="00EA2CF1"/>
    <w:rsid w:val="00EA36F6"/>
    <w:rsid w:val="00EA4C32"/>
    <w:rsid w:val="00EA5B25"/>
    <w:rsid w:val="00EA5F18"/>
    <w:rsid w:val="00EA7F72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7277"/>
    <w:rsid w:val="00EE088B"/>
    <w:rsid w:val="00EE10E3"/>
    <w:rsid w:val="00EE2453"/>
    <w:rsid w:val="00EE275B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F00"/>
    <w:rsid w:val="00EF2AC8"/>
    <w:rsid w:val="00EF33B1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4A27"/>
    <w:rsid w:val="00F07768"/>
    <w:rsid w:val="00F07BB6"/>
    <w:rsid w:val="00F12518"/>
    <w:rsid w:val="00F129B8"/>
    <w:rsid w:val="00F129ED"/>
    <w:rsid w:val="00F138B8"/>
    <w:rsid w:val="00F14197"/>
    <w:rsid w:val="00F14A2D"/>
    <w:rsid w:val="00F15277"/>
    <w:rsid w:val="00F1606C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BFE"/>
    <w:rsid w:val="00F31D7B"/>
    <w:rsid w:val="00F3361C"/>
    <w:rsid w:val="00F33E4A"/>
    <w:rsid w:val="00F34A27"/>
    <w:rsid w:val="00F41021"/>
    <w:rsid w:val="00F42358"/>
    <w:rsid w:val="00F42B80"/>
    <w:rsid w:val="00F42D65"/>
    <w:rsid w:val="00F454AA"/>
    <w:rsid w:val="00F46E38"/>
    <w:rsid w:val="00F51882"/>
    <w:rsid w:val="00F52390"/>
    <w:rsid w:val="00F52E11"/>
    <w:rsid w:val="00F53530"/>
    <w:rsid w:val="00F53CCE"/>
    <w:rsid w:val="00F545AB"/>
    <w:rsid w:val="00F5477B"/>
    <w:rsid w:val="00F548C8"/>
    <w:rsid w:val="00F56E3F"/>
    <w:rsid w:val="00F62FBD"/>
    <w:rsid w:val="00F65519"/>
    <w:rsid w:val="00F65BA6"/>
    <w:rsid w:val="00F66152"/>
    <w:rsid w:val="00F667E0"/>
    <w:rsid w:val="00F676ED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F2E"/>
    <w:rsid w:val="00F845E3"/>
    <w:rsid w:val="00F8573A"/>
    <w:rsid w:val="00F858EB"/>
    <w:rsid w:val="00F85A0C"/>
    <w:rsid w:val="00F8707E"/>
    <w:rsid w:val="00F87BF5"/>
    <w:rsid w:val="00F931FE"/>
    <w:rsid w:val="00F93C3D"/>
    <w:rsid w:val="00F9426D"/>
    <w:rsid w:val="00F95BCF"/>
    <w:rsid w:val="00F96BED"/>
    <w:rsid w:val="00FA0420"/>
    <w:rsid w:val="00FA080A"/>
    <w:rsid w:val="00FA17C8"/>
    <w:rsid w:val="00FA1FEA"/>
    <w:rsid w:val="00FA257B"/>
    <w:rsid w:val="00FA3869"/>
    <w:rsid w:val="00FA38A1"/>
    <w:rsid w:val="00FA45F3"/>
    <w:rsid w:val="00FA567E"/>
    <w:rsid w:val="00FA6260"/>
    <w:rsid w:val="00FA79DF"/>
    <w:rsid w:val="00FB1AFF"/>
    <w:rsid w:val="00FB47B8"/>
    <w:rsid w:val="00FB5409"/>
    <w:rsid w:val="00FB639D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F0644"/>
    <w:rsid w:val="00FF07DD"/>
    <w:rsid w:val="00FF1BF2"/>
    <w:rsid w:val="00FF1EE3"/>
    <w:rsid w:val="00FF2434"/>
    <w:rsid w:val="00FF243B"/>
    <w:rsid w:val="00FF3AC1"/>
    <w:rsid w:val="00FF3CC0"/>
    <w:rsid w:val="00FF4B50"/>
    <w:rsid w:val="00FF4E86"/>
    <w:rsid w:val="00FF5BF3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ru v:ext="edit" colors="#ff6,#ff9"/>
    </o:shapedefaults>
    <o:shapelayout v:ext="edit">
      <o:idmap v:ext="edit" data="1"/>
    </o:shapelayout>
  </w:shapeDefaults>
  <w:decimalSymbol w:val="."/>
  <w:listSeparator w:val=","/>
  <w14:docId w14:val="0F78D59F"/>
  <w15:docId w15:val="{01593B2A-0756-4A96-BBD2-B6FF4304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dic.cdd.go.t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dic.cdd.go.th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DCBDB-D8C4-4F71-81AA-D20FF874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16</TotalTime>
  <Pages>33</Pages>
  <Words>9327</Words>
  <Characters>53165</Characters>
  <Application>Microsoft Office Word</Application>
  <DocSecurity>0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62368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NIPA SEMMEE</cp:lastModifiedBy>
  <cp:revision>12</cp:revision>
  <cp:lastPrinted>2018-10-04T06:52:00Z</cp:lastPrinted>
  <dcterms:created xsi:type="dcterms:W3CDTF">2018-10-04T08:34:00Z</dcterms:created>
  <dcterms:modified xsi:type="dcterms:W3CDTF">2018-10-10T03:42:00Z</dcterms:modified>
</cp:coreProperties>
</file>